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05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2"/>
        <w:gridCol w:w="6078"/>
        <w:gridCol w:w="3278"/>
        <w:gridCol w:w="1980"/>
        <w:gridCol w:w="1546"/>
        <w:gridCol w:w="1417"/>
        <w:gridCol w:w="1418"/>
        <w:gridCol w:w="992"/>
        <w:gridCol w:w="2693"/>
      </w:tblGrid>
      <w:tr w:rsidR="008A38BF" w14:paraId="06AD90F6" w14:textId="77777777">
        <w:trPr>
          <w:trHeight w:val="1995"/>
          <w:tblHeader/>
        </w:trPr>
        <w:tc>
          <w:tcPr>
            <w:tcW w:w="1182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33F3F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Позиция</w:t>
            </w:r>
          </w:p>
        </w:tc>
        <w:tc>
          <w:tcPr>
            <w:tcW w:w="607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246590" w14:textId="77777777" w:rsidR="008A38BF" w:rsidRDefault="003F6DFA">
            <w:pPr>
              <w:tabs>
                <w:tab w:val="left" w:pos="2138"/>
              </w:tabs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591CC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Тип, марка, обозначение документа, опросного листа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B0F0F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Код оборудования, изделия, материала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E1990F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Завод - изготовитель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5DC48D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E482B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78132E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Масса единицы, кг</w:t>
            </w:r>
          </w:p>
        </w:tc>
        <w:tc>
          <w:tcPr>
            <w:tcW w:w="2693" w:type="dxa"/>
            <w:tcBorders>
              <w:top w:val="single" w:sz="6" w:space="0" w:color="auto"/>
              <w:right w:val="single" w:sz="18" w:space="0" w:color="auto"/>
            </w:tcBorders>
            <w:vAlign w:val="center"/>
          </w:tcPr>
          <w:p w14:paraId="7C849DF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Примечания</w:t>
            </w:r>
          </w:p>
        </w:tc>
      </w:tr>
      <w:tr w:rsidR="008A38BF" w14:paraId="5712DF29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9EDAB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38DAB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2CA36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86AF3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FBCAC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9F4EA6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98F0A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55E36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02D0D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9</w:t>
            </w:r>
          </w:p>
        </w:tc>
      </w:tr>
      <w:tr w:rsidR="008A38BF" w14:paraId="47103DEA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0808EE" w14:textId="77777777" w:rsidR="008A38BF" w:rsidRDefault="008A38BF">
            <w:pPr>
              <w:jc w:val="both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4B4E8D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Оборудование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116AFC" w14:textId="77777777" w:rsidR="008A38BF" w:rsidRDefault="008A38B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237D0" w14:textId="77777777" w:rsidR="008A38BF" w:rsidRDefault="008A38B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64008D" w14:textId="77777777" w:rsidR="008A38BF" w:rsidRDefault="008A38B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7600D6" w14:textId="77777777" w:rsidR="008A38BF" w:rsidRDefault="008A38B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0ABC86" w14:textId="77777777" w:rsidR="008A38BF" w:rsidRDefault="008A38B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F5604" w14:textId="77777777" w:rsidR="008A38BF" w:rsidRDefault="008A38B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C3C2AD" w14:textId="77777777" w:rsidR="008A38BF" w:rsidRDefault="008A38BF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8A38BF" w14:paraId="70AB4C13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241665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7BF91B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Адресный светильник, IP66, встроенная система защиты от перегрева, удаленный мониторинг состояния каждого светильника, тревожный вход. Управление переключением режимов «дежурный»-«тревожный»: дистанционное адресное (RS-485).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Напряжение питания 160…275 В, максимальная потребляемая мощность 42 Вт, световой поток не менее 5000 лм, рабочая температура -65˚С…+50˚С.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10678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«Заря-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 »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исп. П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60CDB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AV-0802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C16C6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ООО «ОКБ «Авгит»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68AAB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6A45F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BB906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C60B46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2DC25EE2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927853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1EF911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Контроллер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управления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светильниками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45F72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Заря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-КЛС»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28C99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C9DDD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ООО «ОКБ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«Авгит»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50B8AE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C9C5C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B6141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2DFFFE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08999AE6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BED301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B18B1A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Кронштейн на бетонное ограждение с переходником Заря УК-1 в комплекте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32580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Заря-К8 (БМКЦ.301568.008)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691BC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5B8386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ООО «ОКБ «Авгит»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D18A8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BCA852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111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924A0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2F9CA7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43519D50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2A50F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E2E99F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Фотореле 03725 10А 230В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0,5-2000Лк 1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перекл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. к-т 4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прогр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. на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Din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-рейку с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фотоэлем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 IP55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2942F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3725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F9EAA6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BA6A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Legrand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24AE3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3CE062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78C60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50C2E4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1FA8BE87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0CE2E6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696D6A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Шкаф 400x600x230, полиэстер, комплект [1] с вентилятором, без нагревателя, без ODF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76FE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hyperlink r:id="rId8" w:history="1">
              <w:r>
                <w:rPr>
                  <w:rFonts w:ascii="ISOCPEUR" w:hAnsi="ISOCPEUR" w:cs="Arial"/>
                  <w:i/>
                  <w:snapToGrid w:val="0"/>
                  <w:sz w:val="24"/>
                  <w:szCs w:val="24"/>
                  <w:lang w:val="en-US"/>
                </w:rPr>
                <w:t>NSP-4060</w:t>
              </w:r>
            </w:hyperlink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AB9B3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6EB20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NSgate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B1619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FAD81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40E78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0046CB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19BA618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A20049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F1AFB0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БП 12В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пост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 тока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DAB2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AD1024-12F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CB1A0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B2873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NSgate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FA087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22D17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CB5FB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237E8B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3816F422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580E75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F81A2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Подготовленная стальная коробка для монтажа УЗИП на DIN-рейку. Вместимость: 6 модулей стандартной ширины 17,5 мм, размеры (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ВхШхГ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)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300х200х155, IP66, УХЛ1, монтаж настенный, материал корпуса сталь, цвет серый, от -60°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  до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+50°С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8D099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HAKELBOX-6-S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B64C6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100 006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9E2E7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hakel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695F5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7CBF0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B9C277" w14:textId="77777777" w:rsidR="008A38BF" w:rsidRDefault="008A38B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663549" w14:textId="77777777" w:rsidR="008A38BF" w:rsidRDefault="008A38BF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8A38BF" w14:paraId="48517FAB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0822F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AF2A01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Двухполюсные УЗИП класса испытаний 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I,II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,III ограничивающего типа для сетей с системой заземления типа TN-S.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Uo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=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230/300 B AC/DC. </w:t>
            </w:r>
            <w:proofErr w:type="spellStart"/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Iimp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(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10/350)= 25 кА. Выполнены по схеме для защиты от продольных перенапряжений в цепях "провод - земля".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EB358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УЗИП  ГСВ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123-230/25 2+0 С (LT)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71CC6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123 103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BC042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hakel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F9345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5A19C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9C43F5" w14:textId="77777777" w:rsidR="008A38BF" w:rsidRDefault="008A38B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E7E538" w14:textId="77777777" w:rsidR="008A38BF" w:rsidRDefault="008A38BF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8A38BF" w14:paraId="6AABAC63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9B934B" w14:textId="77777777" w:rsidR="008A38BF" w:rsidRDefault="008A38BF">
            <w:pPr>
              <w:tabs>
                <w:tab w:val="left" w:pos="425"/>
              </w:tabs>
              <w:ind w:left="425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6E8BB8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Материалы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F30C3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27F21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8050D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A9860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873FB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A4176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22FF5F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7208E272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0139BD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10F774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Кабель монтажный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F1F74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МКЭШ 2х0,75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A84C5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856E8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ED675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A14C1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F0FB1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DCF753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3760910D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E43191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4E65B7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Кабель информационный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A0CF62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UTP 4x2x0,52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40BB6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61CE8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3D242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9FCEF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D3D6E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97CAC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40251384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A96CE7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C390D8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Кабель силовой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98676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ВВГнг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5х6,0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C4292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6B4FE6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E5142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420D3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016E3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EE043B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4F4D5FE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6A7EC0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8D76C0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Кабель силовой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1165E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ВВГнг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5х4,0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7F846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06EDF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E4A77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F9BF5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1434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2F875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8CB56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55390D87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6533ED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8601DC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Кабель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Industrial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маслостойкий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категории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6A, S/FTP 4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пары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solid, LSZH, –60 °C,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черный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катушка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500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022AF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FTP4-C5E-SOLID-OUTDOOR-40-500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6271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C-SA-39BL-R500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87228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Eurolan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5831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C2092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1434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E5FF2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7B2B4E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40AC1FEA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C8C4BF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30788E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Кабель сигнализации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8D96A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КСПВ 2х2х0,80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D9984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B3AF56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5A646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A044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1206B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991AF6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745CA6B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5137F7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DCBE0C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Коробка ДКС 150х110х70 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73987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54110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ADF43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7E9EC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ДКС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CEB2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F5912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CF680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6B7FA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01D6BBED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74C3D4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894D8C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Труба ПНД гибкая гофр. д.25мм, лёгкая с протяжкой, 50м, цвет чёрный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70A9D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2F3BA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1013C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D406F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1C4916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2CA78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2404BD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1F7C4E70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430EA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05553B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Труба гибкая армированная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внутр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 д.22мм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A3893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57022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D388C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32072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ДКС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48BE4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 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9821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448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C0785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D535C3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567A7DF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D9D4EF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CAC226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Труба гибкая армированная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внутр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. д.10мм 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6DFE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57010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479DC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7D538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ДКС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FA59A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4D4B7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333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53AD6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2F23BB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1234FF05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3F8669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143287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Труба гибкая двустенная для кабельной канализации д.50мм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32A5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121950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C993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EE704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ДКС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562E7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41101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387DE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5021FE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20A21EA5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280C1B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651E82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Переходник армированная труба-коробка D=10, IP65, 1/4" 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502BA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55110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6A77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7444B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ДКС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7E212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B109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444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47490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C8FD17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6A2E41CB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7E57C4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F9BA0B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Переходник армированная труба-коробка D=22, IP65, 3/4" 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63088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55122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4BA07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7417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ДКС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7702A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D1F06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8C1406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92B47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57BE11DD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9F0475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7AABB5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Клемма для коробок WAGO 4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х(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1,5-4,0)мм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1A293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773-604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AC744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4C7E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WAGO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A54D5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9508C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565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7F868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58ABA8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610E8307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C03037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067B28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Скотчлок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соединитель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AF8AD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UR2 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6D533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1F007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6081D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629F1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226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7E7B8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5647D5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347468E0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C59CC8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1C5416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Трубка термоусаживаемая 60-25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D2A902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ТУТ 60/25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AA837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82995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40828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DC678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35,1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7CBB3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276C58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22E045D6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E82B58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D3C43C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Кабельный ввод (под кабель D18-25мм), IP68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1BEF9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PG-29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C42E4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2F53C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Hyperline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CA1F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CDBFC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42AFE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2F866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08C394AA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E3E1FC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613FB7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Опора граненая коническая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D607A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ОГК-4,0-1,5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F15A8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2ACF5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Амира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16F2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F24BF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914EE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84ABE6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2EFCF71E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2AE5D8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C07020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Кронштейн 1К1-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 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радиусный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однорожковый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приставной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9A619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1К1(15°)-1,0-1,0-П4-Тр.48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9F32F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72849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Амира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559FC6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DF3FC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9E8EC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D77DAB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5F571F6F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111B7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316ED2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ПВ3 желто-зеленый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756A3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1х4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78D0F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F57FC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Кольчугино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33CC4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30E1F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5890B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4EF8F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4EBA47B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5DC10A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C35CB3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Наконечник медный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7FE1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ТМ 4-6-3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6C9C7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BC4E3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ОЦМ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114F8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25973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26B515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D9E99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4BA4794A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5E4C83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A224B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Герметик серый "KRASS" 300мл универсальный силиконовый 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F275E1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A1226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10E2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KRASS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78AE03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B8534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5F8862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FFFD47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65BE15A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CDE651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09BAD9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Мастика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герметизирующая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51CF6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МГКП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E819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0DD87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Электромонтаж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3634EE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кг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99774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8209C7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BE0478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231CD403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1B25C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345595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ЗПТнг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d=32 мм.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C3E6A8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749759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DEE7E0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Электромонтаж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728592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7AFBFF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2223D4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C54CB6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 w:rsidR="008A38BF" w14:paraId="6095B272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FE2E2A" w14:textId="77777777" w:rsidR="008A38BF" w:rsidRDefault="008A38B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DC823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Анкер клиновой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33E07A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6х55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37622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BDC7CB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DKC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A67BC2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E6801D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CDD30C" w14:textId="77777777" w:rsidR="008A38BF" w:rsidRDefault="003F6DF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26263C" w14:textId="77777777" w:rsidR="008A38BF" w:rsidRDefault="003F6DF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</w:tbl>
    <w:p w14:paraId="69EBB9C5" w14:textId="77777777" w:rsidR="008A38BF" w:rsidRDefault="008A38BF">
      <w:pPr>
        <w:rPr>
          <w:rFonts w:ascii="ISOCPEUR" w:hAnsi="ISOCPEUR" w:cs="Arial"/>
          <w:i/>
          <w:sz w:val="24"/>
          <w:szCs w:val="24"/>
        </w:rPr>
      </w:pPr>
    </w:p>
    <w:p w14:paraId="1342AC29" w14:textId="77777777" w:rsidR="008A38BF" w:rsidRDefault="008A38BF">
      <w:pPr>
        <w:rPr>
          <w:rFonts w:ascii="ISOCPEUR" w:hAnsi="ISOCPEUR" w:cs="Arial"/>
          <w:i/>
          <w:sz w:val="24"/>
          <w:szCs w:val="24"/>
        </w:rPr>
      </w:pPr>
    </w:p>
    <w:p w14:paraId="7FD36274" w14:textId="77777777" w:rsidR="008A38BF" w:rsidRDefault="008A38BF">
      <w:pPr>
        <w:rPr>
          <w:rFonts w:ascii="ISOCPEUR" w:hAnsi="ISOCPEUR" w:cs="Arial"/>
          <w:i/>
          <w:sz w:val="24"/>
          <w:szCs w:val="24"/>
        </w:rPr>
      </w:pPr>
    </w:p>
    <w:sectPr w:rsidR="008A38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40" w:orient="landscape"/>
      <w:pgMar w:top="1134" w:right="851" w:bottom="1134" w:left="1701" w:header="0" w:footer="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2B499" w14:textId="77777777" w:rsidR="003F6DFA" w:rsidRDefault="003F6DFA">
      <w:r>
        <w:separator/>
      </w:r>
    </w:p>
  </w:endnote>
  <w:endnote w:type="continuationSeparator" w:id="0">
    <w:p w14:paraId="0D9CD28D" w14:textId="77777777" w:rsidR="003F6DFA" w:rsidRDefault="003F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58BF" w14:textId="77777777" w:rsidR="008A38BF" w:rsidRDefault="008A38BF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96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570"/>
      <w:gridCol w:w="570"/>
      <w:gridCol w:w="570"/>
      <w:gridCol w:w="570"/>
      <w:gridCol w:w="855"/>
      <w:gridCol w:w="570"/>
      <w:gridCol w:w="6076"/>
      <w:gridCol w:w="687"/>
    </w:tblGrid>
    <w:tr w:rsidR="008A38BF" w14:paraId="1A56FCF9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07F204C5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6AADAE3D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24024E9A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078E27C4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7398380E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31AB7795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6076" w:type="dxa"/>
          <w:vMerge w:val="restar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1A176AC5" w14:textId="77777777" w:rsidR="008A38BF" w:rsidRDefault="003F6DFA">
          <w:pPr>
            <w:pStyle w:val="af8"/>
            <w:rPr>
              <w:rFonts w:ascii="ISOCPEUR" w:hAnsi="ISOCPEUR"/>
            </w:rPr>
          </w:pPr>
          <w:r>
            <w:rPr>
              <w:rFonts w:ascii="ISOCPEUR" w:hAnsi="ISOCPEUR" w:cs="Arial"/>
              <w:sz w:val="24"/>
              <w:szCs w:val="24"/>
            </w:rPr>
            <w:t>СОТ.С</w:t>
          </w:r>
        </w:p>
      </w:tc>
      <w:tc>
        <w:tcPr>
          <w:tcW w:w="68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0F67C0AA" w14:textId="77777777" w:rsidR="008A38BF" w:rsidRDefault="003F6DFA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Лист</w:t>
          </w:r>
        </w:p>
      </w:tc>
    </w:tr>
    <w:tr w:rsidR="008A38BF" w14:paraId="7A93F0B2" w14:textId="77777777">
      <w:trPr>
        <w:cantSplit/>
        <w:trHeight w:hRule="exact" w:val="284"/>
      </w:trPr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16338D50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52C0FA06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5044885A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702FCC2B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855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74B887E7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6642938A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6076" w:type="dxa"/>
          <w:vMerge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</w:tcPr>
        <w:p w14:paraId="23230142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687" w:type="dxa"/>
          <w:vMerge w:val="restart"/>
          <w:tcBorders>
            <w:top w:val="single" w:sz="18" w:space="0" w:color="auto"/>
            <w:left w:val="single" w:sz="18" w:space="0" w:color="auto"/>
            <w:right w:val="nil"/>
          </w:tcBorders>
          <w:vAlign w:val="center"/>
        </w:tcPr>
        <w:p w14:paraId="10F3F894" w14:textId="77777777" w:rsidR="008A38BF" w:rsidRDefault="003F6DFA">
          <w:pPr>
            <w:pStyle w:val="af6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fldChar w:fldCharType="begin"/>
          </w:r>
          <w:r>
            <w:rPr>
              <w:rFonts w:ascii="ISOCPEUR" w:hAnsi="ISOCPEUR"/>
              <w:i/>
            </w:rPr>
            <w:instrText xml:space="preserve"> PAGE </w:instrText>
          </w:r>
          <w:r>
            <w:rPr>
              <w:rFonts w:ascii="ISOCPEUR" w:hAnsi="ISOCPEUR"/>
              <w:i/>
            </w:rPr>
            <w:fldChar w:fldCharType="separate"/>
          </w:r>
          <w:r>
            <w:rPr>
              <w:rFonts w:ascii="ISOCPEUR" w:hAnsi="ISOCPEUR"/>
              <w:i/>
            </w:rPr>
            <w:t>3</w:t>
          </w:r>
          <w:r>
            <w:rPr>
              <w:rFonts w:ascii="ISOCPEUR" w:hAnsi="ISOCPEUR"/>
              <w:i/>
            </w:rPr>
            <w:fldChar w:fldCharType="end"/>
          </w:r>
        </w:p>
      </w:tc>
    </w:tr>
    <w:tr w:rsidR="008A38BF" w14:paraId="4CEE1383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1885DFF1" w14:textId="77777777" w:rsidR="008A38BF" w:rsidRDefault="003F6DFA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Изм.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62ECDD04" w14:textId="77777777" w:rsidR="008A38BF" w:rsidRDefault="003F6DFA">
          <w:pPr>
            <w:pStyle w:val="8"/>
            <w:jc w:val="center"/>
            <w:rPr>
              <w:rFonts w:ascii="ISOCPEUR" w:hAnsi="ISOCPEUR"/>
            </w:rPr>
          </w:pPr>
          <w:proofErr w:type="spellStart"/>
          <w:r>
            <w:rPr>
              <w:rFonts w:ascii="ISOCPEUR" w:hAnsi="ISOCPEUR"/>
            </w:rPr>
            <w:t>Кол.уч</w:t>
          </w:r>
          <w:proofErr w:type="spellEnd"/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33E7D2B2" w14:textId="77777777" w:rsidR="008A38BF" w:rsidRDefault="003F6DFA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Лист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5F8AD43F" w14:textId="77777777" w:rsidR="008A38BF" w:rsidRDefault="003F6DFA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№ док.</w:t>
          </w: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6BFD7011" w14:textId="77777777" w:rsidR="008A38BF" w:rsidRDefault="003F6DFA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Подпись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74C12DB0" w14:textId="77777777" w:rsidR="008A38BF" w:rsidRDefault="003F6DFA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Дата</w:t>
          </w:r>
        </w:p>
      </w:tc>
      <w:tc>
        <w:tcPr>
          <w:tcW w:w="6076" w:type="dxa"/>
          <w:vMerge/>
          <w:tcBorders>
            <w:top w:val="single" w:sz="18" w:space="0" w:color="auto"/>
            <w:left w:val="single" w:sz="18" w:space="0" w:color="auto"/>
            <w:bottom w:val="nil"/>
            <w:right w:val="nil"/>
          </w:tcBorders>
        </w:tcPr>
        <w:p w14:paraId="3202C056" w14:textId="77777777" w:rsidR="008A38BF" w:rsidRDefault="008A38BF">
          <w:pPr>
            <w:pStyle w:val="8"/>
            <w:rPr>
              <w:rFonts w:ascii="ISOCPEUR" w:hAnsi="ISOCPEUR"/>
            </w:rPr>
          </w:pPr>
        </w:p>
      </w:tc>
      <w:tc>
        <w:tcPr>
          <w:tcW w:w="687" w:type="dxa"/>
          <w:vMerge/>
          <w:tcBorders>
            <w:left w:val="single" w:sz="18" w:space="0" w:color="auto"/>
            <w:bottom w:val="nil"/>
            <w:right w:val="nil"/>
          </w:tcBorders>
        </w:tcPr>
        <w:p w14:paraId="2E995F69" w14:textId="77777777" w:rsidR="008A38BF" w:rsidRDefault="008A38BF">
          <w:pPr>
            <w:pStyle w:val="8"/>
            <w:rPr>
              <w:rFonts w:ascii="ISOCPEUR" w:hAnsi="ISOCPEUR"/>
            </w:rPr>
          </w:pPr>
        </w:p>
      </w:tc>
    </w:tr>
  </w:tbl>
  <w:p w14:paraId="646F76A8" w14:textId="77777777" w:rsidR="008A38BF" w:rsidRDefault="008A38BF">
    <w:pPr>
      <w:pStyle w:val="af5"/>
      <w:rPr>
        <w:rFonts w:ascii="ISOCPEUR" w:hAnsi="ISOCPEU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907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570"/>
      <w:gridCol w:w="570"/>
      <w:gridCol w:w="570"/>
      <w:gridCol w:w="570"/>
      <w:gridCol w:w="855"/>
      <w:gridCol w:w="570"/>
      <w:gridCol w:w="3969"/>
      <w:gridCol w:w="851"/>
      <w:gridCol w:w="851"/>
      <w:gridCol w:w="1165"/>
    </w:tblGrid>
    <w:tr w:rsidR="008A38BF" w14:paraId="762D04CD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42411222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55616D94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15B5AEB2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75FB93AA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4F5CD904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37FE5CD3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6836" w:type="dxa"/>
          <w:gridSpan w:val="4"/>
          <w:vMerge w:val="restar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343BD37C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4"/>
              <w:szCs w:val="24"/>
            </w:rPr>
          </w:pPr>
          <w:r>
            <w:rPr>
              <w:rFonts w:ascii="ISOCPEUR" w:hAnsi="ISOCPEUR" w:cs="Arial"/>
              <w:sz w:val="24"/>
              <w:szCs w:val="24"/>
            </w:rPr>
            <w:t>-СОТ.С</w:t>
          </w:r>
        </w:p>
      </w:tc>
    </w:tr>
    <w:tr w:rsidR="008A38BF" w14:paraId="34797533" w14:textId="77777777">
      <w:trPr>
        <w:cantSplit/>
        <w:trHeight w:hRule="exact" w:val="284"/>
      </w:trPr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381E14A0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750A042E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1C4F528C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2A1E85D3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855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7000B5A2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6644FAB7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  <w:tc>
        <w:tcPr>
          <w:tcW w:w="6836" w:type="dxa"/>
          <w:gridSpan w:val="4"/>
          <w:vMerge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7F5329D9" w14:textId="77777777" w:rsidR="008A38BF" w:rsidRDefault="008A38BF">
          <w:pPr>
            <w:pStyle w:val="8"/>
            <w:rPr>
              <w:rFonts w:ascii="ISOCPEUR" w:hAnsi="ISOCPEUR" w:cs="Arial"/>
            </w:rPr>
          </w:pPr>
        </w:p>
      </w:tc>
    </w:tr>
    <w:tr w:rsidR="008A38BF" w14:paraId="0210CBF7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3291F9AC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Изм.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252414A7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proofErr w:type="spellStart"/>
          <w:r>
            <w:rPr>
              <w:rFonts w:ascii="ISOCPEUR" w:hAnsi="ISOCPEUR" w:cs="Arial"/>
              <w:sz w:val="20"/>
            </w:rPr>
            <w:t>Кол.уч</w:t>
          </w:r>
          <w:proofErr w:type="spellEnd"/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743903FC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4A5AD907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№ док.</w:t>
          </w: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1A44AC66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Подпись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57968A23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Дата</w:t>
          </w:r>
        </w:p>
      </w:tc>
      <w:tc>
        <w:tcPr>
          <w:tcW w:w="6836" w:type="dxa"/>
          <w:gridSpan w:val="4"/>
          <w:vMerge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453E4CB0" w14:textId="77777777" w:rsidR="008A38BF" w:rsidRDefault="008A38BF">
          <w:pPr>
            <w:pStyle w:val="8"/>
            <w:jc w:val="center"/>
            <w:rPr>
              <w:rFonts w:ascii="ISOCPEUR" w:hAnsi="ISOCPEUR" w:cs="Arial"/>
            </w:rPr>
          </w:pPr>
        </w:p>
      </w:tc>
    </w:tr>
    <w:tr w:rsidR="008A38BF" w14:paraId="4A134C63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596D75E8" w14:textId="77777777" w:rsidR="008A38BF" w:rsidRDefault="003F6DFA">
          <w:pPr>
            <w:pStyle w:val="10"/>
            <w:ind w:left="0"/>
            <w:rPr>
              <w:rFonts w:ascii="ISOCPEUR" w:hAnsi="ISOCPEUR" w:cs="Arial"/>
              <w:sz w:val="20"/>
            </w:rPr>
          </w:pPr>
          <w:bookmarkStart w:id="0" w:name="OLE_LINK1" w:colFirst="0" w:colLast="0"/>
          <w:proofErr w:type="spellStart"/>
          <w:r>
            <w:rPr>
              <w:rFonts w:ascii="ISOCPEUR" w:hAnsi="ISOCPEUR" w:cs="Arial"/>
              <w:sz w:val="20"/>
            </w:rPr>
            <w:t>Разраб</w:t>
          </w:r>
          <w:proofErr w:type="spellEnd"/>
        </w:p>
      </w:tc>
      <w:tc>
        <w:tcPr>
          <w:tcW w:w="1140" w:type="dxa"/>
          <w:gridSpan w:val="2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57512172" w14:textId="77777777" w:rsidR="008A38BF" w:rsidRDefault="008A38BF">
          <w:pPr>
            <w:pStyle w:val="10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5E7CECED" w14:textId="77777777" w:rsidR="008A38BF" w:rsidRDefault="008A38B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799A2A1E" w14:textId="77777777" w:rsidR="008A38BF" w:rsidRDefault="008A38B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2A4EC1ED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4"/>
              <w:szCs w:val="24"/>
            </w:rPr>
          </w:pPr>
          <w:r>
            <w:rPr>
              <w:rFonts w:ascii="ISOCPEUR" w:hAnsi="ISOCPEUR" w:cs="Arial"/>
              <w:sz w:val="24"/>
              <w:szCs w:val="24"/>
            </w:rPr>
            <w:t>Спецификация оборудования и материалов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2A7272D9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Стадия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03ACA8D5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</w:t>
          </w:r>
        </w:p>
      </w:tc>
      <w:tc>
        <w:tcPr>
          <w:tcW w:w="116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11D5971F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Листов</w:t>
          </w:r>
        </w:p>
      </w:tc>
    </w:tr>
    <w:tr w:rsidR="008A38BF" w14:paraId="718F985E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616660C8" w14:textId="77777777" w:rsidR="008A38BF" w:rsidRDefault="008A38BF">
          <w:pPr>
            <w:pStyle w:val="10"/>
            <w:ind w:left="0"/>
            <w:rPr>
              <w:rFonts w:ascii="ISOCPEUR" w:hAnsi="ISOCPEUR" w:cs="Arial"/>
              <w:sz w:val="20"/>
            </w:rPr>
          </w:pPr>
        </w:p>
      </w:tc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2F9BCB4C" w14:textId="77777777" w:rsidR="008A38BF" w:rsidRDefault="008A38BF">
          <w:pPr>
            <w:pStyle w:val="10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top w:val="single" w:sz="8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06D2F901" w14:textId="77777777" w:rsidR="008A38BF" w:rsidRDefault="008A38B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top w:val="single" w:sz="8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66A75F65" w14:textId="77777777" w:rsidR="008A38BF" w:rsidRDefault="008A38B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3E03A332" w14:textId="77777777" w:rsidR="008A38BF" w:rsidRDefault="008A38BF">
          <w:pPr>
            <w:pStyle w:val="10"/>
            <w:rPr>
              <w:rFonts w:ascii="ISOCPEUR" w:hAnsi="ISOCPEUR" w:cs="Arial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2C989885" w14:textId="77777777" w:rsidR="008A38BF" w:rsidRDefault="003F6DFA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Р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751FFA9C" w14:textId="77777777" w:rsidR="008A38BF" w:rsidRDefault="003F6DFA">
          <w:pPr>
            <w:pStyle w:val="af8"/>
            <w:ind w:left="-68"/>
            <w:rPr>
              <w:rFonts w:ascii="ISOCPEUR" w:hAnsi="ISOCPEUR" w:cs="Arial"/>
              <w:snapToGrid w:val="0"/>
              <w:sz w:val="20"/>
            </w:rPr>
          </w:pPr>
          <w:r>
            <w:rPr>
              <w:rFonts w:ascii="ISOCPEUR" w:hAnsi="ISOCPEUR" w:cs="Arial"/>
              <w:snapToGrid w:val="0"/>
              <w:sz w:val="20"/>
            </w:rPr>
            <w:fldChar w:fldCharType="begin"/>
          </w:r>
          <w:r>
            <w:rPr>
              <w:rFonts w:ascii="ISOCPEUR" w:hAnsi="ISOCPEUR" w:cs="Arial"/>
              <w:snapToGrid w:val="0"/>
              <w:sz w:val="20"/>
            </w:rPr>
            <w:instrText xml:space="preserve"> PAGE </w:instrText>
          </w:r>
          <w:r>
            <w:rPr>
              <w:rFonts w:ascii="ISOCPEUR" w:hAnsi="ISOCPEUR" w:cs="Arial"/>
              <w:snapToGrid w:val="0"/>
              <w:sz w:val="20"/>
            </w:rPr>
            <w:fldChar w:fldCharType="separate"/>
          </w:r>
          <w:r>
            <w:rPr>
              <w:rFonts w:ascii="ISOCPEUR" w:hAnsi="ISOCPEUR" w:cs="Arial"/>
              <w:snapToGrid w:val="0"/>
              <w:sz w:val="20"/>
            </w:rPr>
            <w:t>1</w:t>
          </w:r>
          <w:r>
            <w:rPr>
              <w:rFonts w:ascii="ISOCPEUR" w:hAnsi="ISOCPEUR" w:cs="Arial"/>
              <w:snapToGrid w:val="0"/>
              <w:sz w:val="20"/>
            </w:rPr>
            <w:fldChar w:fldCharType="end"/>
          </w:r>
        </w:p>
      </w:tc>
      <w:tc>
        <w:tcPr>
          <w:tcW w:w="116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66DE19C5" w14:textId="77777777" w:rsidR="008A38BF" w:rsidRDefault="003F6DFA">
          <w:pPr>
            <w:pStyle w:val="af8"/>
            <w:ind w:left="-68"/>
            <w:rPr>
              <w:rFonts w:ascii="ISOCPEUR" w:hAnsi="ISOCPEUR" w:cs="Arial"/>
              <w:snapToGrid w:val="0"/>
              <w:sz w:val="20"/>
            </w:rPr>
          </w:pPr>
          <w:r>
            <w:rPr>
              <w:rFonts w:ascii="ISOCPEUR" w:hAnsi="ISOCPEUR" w:cs="Arial"/>
              <w:snapToGrid w:val="0"/>
              <w:sz w:val="20"/>
            </w:rPr>
            <w:fldChar w:fldCharType="begin"/>
          </w:r>
          <w:r>
            <w:rPr>
              <w:rFonts w:ascii="ISOCPEUR" w:hAnsi="ISOCPEUR" w:cs="Arial"/>
              <w:snapToGrid w:val="0"/>
              <w:sz w:val="20"/>
            </w:rPr>
            <w:instrText xml:space="preserve"> NUMPAGES </w:instrText>
          </w:r>
          <w:r>
            <w:rPr>
              <w:rFonts w:ascii="ISOCPEUR" w:hAnsi="ISOCPEUR" w:cs="Arial"/>
              <w:snapToGrid w:val="0"/>
              <w:sz w:val="20"/>
            </w:rPr>
            <w:fldChar w:fldCharType="separate"/>
          </w:r>
          <w:r>
            <w:rPr>
              <w:rFonts w:ascii="ISOCPEUR" w:hAnsi="ISOCPEUR" w:cs="Arial"/>
              <w:snapToGrid w:val="0"/>
              <w:sz w:val="20"/>
            </w:rPr>
            <w:t>6</w:t>
          </w:r>
          <w:r>
            <w:rPr>
              <w:rFonts w:ascii="ISOCPEUR" w:hAnsi="ISOCPEUR" w:cs="Arial"/>
              <w:snapToGrid w:val="0"/>
              <w:sz w:val="20"/>
            </w:rPr>
            <w:fldChar w:fldCharType="end"/>
          </w:r>
        </w:p>
      </w:tc>
    </w:tr>
    <w:tr w:rsidR="008A38BF" w14:paraId="19D192D8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2CD54D61" w14:textId="77777777" w:rsidR="008A38BF" w:rsidRDefault="003F6DFA">
          <w:pPr>
            <w:pStyle w:val="10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.</w:t>
          </w:r>
        </w:p>
      </w:tc>
      <w:tc>
        <w:tcPr>
          <w:tcW w:w="1140" w:type="dxa"/>
          <w:gridSpan w:val="2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0E064634" w14:textId="77777777" w:rsidR="008A38BF" w:rsidRDefault="003F6DFA">
          <w:pPr>
            <w:pStyle w:val="10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 xml:space="preserve"> </w:t>
          </w:r>
        </w:p>
      </w:tc>
      <w:tc>
        <w:tcPr>
          <w:tcW w:w="855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21BFE2B4" w14:textId="77777777" w:rsidR="008A38BF" w:rsidRDefault="008A38BF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5968D481" w14:textId="77777777" w:rsidR="008A38BF" w:rsidRDefault="008A38BF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25AD2CC9" w14:textId="77777777" w:rsidR="008A38BF" w:rsidRDefault="008A38BF">
          <w:pPr>
            <w:pStyle w:val="10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 w:val="restart"/>
          <w:tcBorders>
            <w:top w:val="single" w:sz="18" w:space="0" w:color="auto"/>
            <w:left w:val="single" w:sz="18" w:space="0" w:color="auto"/>
            <w:bottom w:val="nil"/>
            <w:right w:val="nil"/>
          </w:tcBorders>
          <w:vAlign w:val="center"/>
        </w:tcPr>
        <w:p w14:paraId="7F9BDF47" w14:textId="77777777" w:rsidR="008A38BF" w:rsidRDefault="003F6DFA">
          <w:pPr>
            <w:pStyle w:val="1"/>
            <w:jc w:val="center"/>
            <w:rPr>
              <w:rFonts w:ascii="ISOCPEUR" w:hAnsi="ISOCPEUR"/>
              <w:i/>
              <w:sz w:val="24"/>
              <w:szCs w:val="24"/>
            </w:rPr>
          </w:pPr>
          <w:r>
            <w:rPr>
              <w:rFonts w:ascii="ISOCPEUR" w:hAnsi="ISOCPEUR"/>
              <w:i/>
              <w:sz w:val="24"/>
              <w:szCs w:val="24"/>
            </w:rPr>
            <w:t>ООО «***»</w:t>
          </w:r>
        </w:p>
      </w:tc>
    </w:tr>
    <w:tr w:rsidR="008A38BF" w14:paraId="17DC5D78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17FB1940" w14:textId="77777777" w:rsidR="008A38BF" w:rsidRDefault="003F6DFA">
          <w:pPr>
            <w:pStyle w:val="10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Н. Контр.</w:t>
          </w:r>
        </w:p>
      </w:tc>
      <w:tc>
        <w:tcPr>
          <w:tcW w:w="1140" w:type="dxa"/>
          <w:gridSpan w:val="2"/>
          <w:tcBorders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1704693F" w14:textId="77777777" w:rsidR="008A38BF" w:rsidRDefault="008A38BF">
          <w:pPr>
            <w:pStyle w:val="10"/>
            <w:ind w:left="-68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1F4643D2" w14:textId="77777777" w:rsidR="008A38BF" w:rsidRDefault="008A38BF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65A49006" w14:textId="77777777" w:rsidR="008A38BF" w:rsidRDefault="008A38BF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753633FB" w14:textId="77777777" w:rsidR="008A38BF" w:rsidRDefault="008A38BF">
          <w:pPr>
            <w:pStyle w:val="10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/>
          <w:tcBorders>
            <w:left w:val="single" w:sz="18" w:space="0" w:color="auto"/>
            <w:bottom w:val="nil"/>
            <w:right w:val="nil"/>
          </w:tcBorders>
          <w:vAlign w:val="center"/>
        </w:tcPr>
        <w:p w14:paraId="3B75236A" w14:textId="77777777" w:rsidR="008A38BF" w:rsidRDefault="008A38BF">
          <w:pPr>
            <w:pStyle w:val="10"/>
            <w:rPr>
              <w:rFonts w:ascii="ISOCPEUR" w:hAnsi="ISOCPEUR" w:cs="Arial"/>
            </w:rPr>
          </w:pPr>
        </w:p>
      </w:tc>
    </w:tr>
    <w:tr w:rsidR="008A38BF" w14:paraId="30502CD4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7BFA94C4" w14:textId="77777777" w:rsidR="008A38BF" w:rsidRDefault="008A38BF">
          <w:pPr>
            <w:pStyle w:val="10"/>
            <w:ind w:left="-68"/>
            <w:rPr>
              <w:rFonts w:ascii="ISOCPEUR" w:hAnsi="ISOCPEUR" w:cs="Arial"/>
              <w:sz w:val="20"/>
            </w:rPr>
          </w:pPr>
        </w:p>
      </w:tc>
      <w:tc>
        <w:tcPr>
          <w:tcW w:w="1140" w:type="dxa"/>
          <w:gridSpan w:val="2"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572A0AAE" w14:textId="77777777" w:rsidR="008A38BF" w:rsidRDefault="003F6DFA">
          <w:pPr>
            <w:pStyle w:val="10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 xml:space="preserve"> </w:t>
          </w:r>
        </w:p>
      </w:tc>
      <w:tc>
        <w:tcPr>
          <w:tcW w:w="855" w:type="dxa"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02E88936" w14:textId="77777777" w:rsidR="008A38BF" w:rsidRDefault="008A38B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2DE4817C" w14:textId="77777777" w:rsidR="008A38BF" w:rsidRDefault="008A38B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3248339D" w14:textId="77777777" w:rsidR="008A38BF" w:rsidRDefault="008A38BF">
          <w:pPr>
            <w:pStyle w:val="10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/>
          <w:tcBorders>
            <w:left w:val="single" w:sz="18" w:space="0" w:color="auto"/>
            <w:bottom w:val="nil"/>
            <w:right w:val="nil"/>
          </w:tcBorders>
          <w:vAlign w:val="center"/>
        </w:tcPr>
        <w:p w14:paraId="16F0D60B" w14:textId="77777777" w:rsidR="008A38BF" w:rsidRDefault="008A38BF">
          <w:pPr>
            <w:pStyle w:val="10"/>
            <w:rPr>
              <w:rFonts w:ascii="ISOCPEUR" w:hAnsi="ISOCPEUR" w:cs="Arial"/>
            </w:rPr>
          </w:pPr>
        </w:p>
      </w:tc>
    </w:tr>
    <w:bookmarkEnd w:id="0"/>
  </w:tbl>
  <w:p w14:paraId="0ED489C6" w14:textId="77777777" w:rsidR="008A38BF" w:rsidRDefault="008A38BF">
    <w:pPr>
      <w:pStyle w:val="af5"/>
      <w:rPr>
        <w:rFonts w:ascii="ISOCPEUR" w:hAnsi="ISOCPEUR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D3525" w14:textId="77777777" w:rsidR="003F6DFA" w:rsidRDefault="003F6DFA">
      <w:r>
        <w:separator/>
      </w:r>
    </w:p>
  </w:footnote>
  <w:footnote w:type="continuationSeparator" w:id="0">
    <w:p w14:paraId="6BF7EDF7" w14:textId="77777777" w:rsidR="003F6DFA" w:rsidRDefault="003F6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153C9" w14:textId="77777777" w:rsidR="008A38BF" w:rsidRDefault="008A38BF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407A1" w14:textId="77777777" w:rsidR="008A38BF" w:rsidRDefault="003F6DFA">
    <w:pPr>
      <w:pStyle w:val="af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FD8EBA6" wp14:editId="2FD5085C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2085"/>
              <wp:effectExtent l="13970" t="14605" r="15240" b="16510"/>
              <wp:wrapNone/>
              <wp:docPr id="2" name="Прямоугольни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wrap="square" upright="1"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rect id="_x0000_s1026" o:spid="_x0000_s1026" o:spt="1" style="position:absolute;left:0pt;margin-left:56.7pt;margin-top:14.2pt;height:813.55pt;width:1119.7pt;mso-position-horizontal-relative:page;mso-position-vertical-relative:page;z-index:251660288;mso-width-relative:page;mso-height-relative:page;" filled="f" stroked="t" coordsize="21600,21600" o:allowincell="f" o:gfxdata="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2UVPDNoAAAAMAQAADwAAAAAAAAABACAAAAAiAAAAZHJzL2Rvd25yZXYueG1s&#10;UEsBAhQAFAAAAAgAh07iQMfe2I0vAgAARwQAAA4AAAAAAAAAAQAgAAAAKQEAAGRycy9lMm9Eb2Mu&#10;eG1sUEsFBgAAAAAGAAYAWQEAAMoFAAAAAA==&#10;">
              <v:fill on="f" focussize="0,0"/>
              <v:stroke weight="2.25pt" color="#000000" joinstyle="miter"/>
              <v:imagedata o:title=""/>
              <o:lock v:ext="edit" aspectratio="t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9B9B8" w14:textId="77777777" w:rsidR="008A38BF" w:rsidRDefault="003F6DFA">
    <w:pPr>
      <w:pStyle w:val="af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AAE8F16" wp14:editId="35B3F46B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3355"/>
              <wp:effectExtent l="13970" t="14605" r="15240" b="15240"/>
              <wp:wrapNone/>
              <wp:docPr id="1" name="Прямоугольни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4220190" cy="10333355"/>
                      </a:xfrm>
                      <a:prstGeom prst="rect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wrap="square" upright="1"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rect id="_x0000_s1026" o:spid="_x0000_s1026" o:spt="1" style="position:absolute;left:0pt;margin-left:56.7pt;margin-top:14.2pt;height:813.65pt;width:1119.7pt;mso-position-horizontal-relative:page;mso-position-vertical-relative:page;z-index:251659264;mso-width-relative:page;mso-height-relative:page;" filled="f" stroked="t" coordsize="21600,21600" o:allowincell="f" o:gfxdata="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hD+3jaAAAADAEAAA8AAAAAAAAAAQAgAAAAIgAAAGRycy9kb3ducmV2LnhtbFBL&#10;AQIUABQAAAAIAIdO4kBXT1ioLQIAAEcEAAAOAAAAAAAAAAEAIAAAACkBAABkcnMvZTJvRG9jLnht&#10;bFBLBQYAAAAABgAGAFkBAADIBQAAAAA=&#10;">
              <v:fill on="f" focussize="0,0"/>
              <v:stroke weight="2.25pt" color="#000000" joinstyle="miter"/>
              <v:imagedata o:title=""/>
              <o:lock v:ext="edit" aspectratio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B3416"/>
    <w:multiLevelType w:val="singleLevel"/>
    <w:tmpl w:val="8FFB341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2BB"/>
    <w:rsid w:val="00002227"/>
    <w:rsid w:val="00013526"/>
    <w:rsid w:val="00016E7D"/>
    <w:rsid w:val="00020071"/>
    <w:rsid w:val="000238FD"/>
    <w:rsid w:val="00024F4C"/>
    <w:rsid w:val="0002552B"/>
    <w:rsid w:val="0003534B"/>
    <w:rsid w:val="0003634E"/>
    <w:rsid w:val="00043A11"/>
    <w:rsid w:val="0005153C"/>
    <w:rsid w:val="00051811"/>
    <w:rsid w:val="00055399"/>
    <w:rsid w:val="000608E7"/>
    <w:rsid w:val="00061501"/>
    <w:rsid w:val="00061921"/>
    <w:rsid w:val="000620EB"/>
    <w:rsid w:val="000633FC"/>
    <w:rsid w:val="00065065"/>
    <w:rsid w:val="000659AA"/>
    <w:rsid w:val="0006765F"/>
    <w:rsid w:val="00071612"/>
    <w:rsid w:val="00073229"/>
    <w:rsid w:val="00074AA8"/>
    <w:rsid w:val="0007749D"/>
    <w:rsid w:val="0008054B"/>
    <w:rsid w:val="0008068E"/>
    <w:rsid w:val="00081352"/>
    <w:rsid w:val="00081CE4"/>
    <w:rsid w:val="00082B14"/>
    <w:rsid w:val="00083B9B"/>
    <w:rsid w:val="000848C3"/>
    <w:rsid w:val="0008610B"/>
    <w:rsid w:val="00087384"/>
    <w:rsid w:val="0009283F"/>
    <w:rsid w:val="000938F0"/>
    <w:rsid w:val="00094DAB"/>
    <w:rsid w:val="000A32F5"/>
    <w:rsid w:val="000A4F77"/>
    <w:rsid w:val="000A6B14"/>
    <w:rsid w:val="000A6DC7"/>
    <w:rsid w:val="000B2AFD"/>
    <w:rsid w:val="000B4956"/>
    <w:rsid w:val="000B567A"/>
    <w:rsid w:val="000C1A19"/>
    <w:rsid w:val="000C2552"/>
    <w:rsid w:val="000C3BE4"/>
    <w:rsid w:val="000C4B4B"/>
    <w:rsid w:val="000C538A"/>
    <w:rsid w:val="000C660F"/>
    <w:rsid w:val="000C6824"/>
    <w:rsid w:val="000C6873"/>
    <w:rsid w:val="000D0749"/>
    <w:rsid w:val="000D1B96"/>
    <w:rsid w:val="000D2227"/>
    <w:rsid w:val="000D5AFA"/>
    <w:rsid w:val="000E260A"/>
    <w:rsid w:val="000E6BD7"/>
    <w:rsid w:val="000F282A"/>
    <w:rsid w:val="000F305F"/>
    <w:rsid w:val="000F7642"/>
    <w:rsid w:val="0010345B"/>
    <w:rsid w:val="0010471E"/>
    <w:rsid w:val="00104DF6"/>
    <w:rsid w:val="001054D0"/>
    <w:rsid w:val="001075D0"/>
    <w:rsid w:val="00107A30"/>
    <w:rsid w:val="00107C7A"/>
    <w:rsid w:val="00111BC8"/>
    <w:rsid w:val="00113935"/>
    <w:rsid w:val="00115ABB"/>
    <w:rsid w:val="00116689"/>
    <w:rsid w:val="00121852"/>
    <w:rsid w:val="0012536A"/>
    <w:rsid w:val="00125781"/>
    <w:rsid w:val="001261DA"/>
    <w:rsid w:val="00126F1A"/>
    <w:rsid w:val="00127F64"/>
    <w:rsid w:val="001319AC"/>
    <w:rsid w:val="001353AA"/>
    <w:rsid w:val="00135449"/>
    <w:rsid w:val="001356DC"/>
    <w:rsid w:val="00141E3F"/>
    <w:rsid w:val="0014249B"/>
    <w:rsid w:val="00142784"/>
    <w:rsid w:val="00142C86"/>
    <w:rsid w:val="00143E1E"/>
    <w:rsid w:val="00146688"/>
    <w:rsid w:val="0015123C"/>
    <w:rsid w:val="00151261"/>
    <w:rsid w:val="001534E0"/>
    <w:rsid w:val="00156750"/>
    <w:rsid w:val="001602ED"/>
    <w:rsid w:val="001603C7"/>
    <w:rsid w:val="00162218"/>
    <w:rsid w:val="00165CF2"/>
    <w:rsid w:val="0016764F"/>
    <w:rsid w:val="00170076"/>
    <w:rsid w:val="001715E4"/>
    <w:rsid w:val="00175C96"/>
    <w:rsid w:val="00184A7B"/>
    <w:rsid w:val="0018662D"/>
    <w:rsid w:val="001878DC"/>
    <w:rsid w:val="00192BE0"/>
    <w:rsid w:val="00197153"/>
    <w:rsid w:val="001A02BD"/>
    <w:rsid w:val="001A1114"/>
    <w:rsid w:val="001A12E5"/>
    <w:rsid w:val="001A2A30"/>
    <w:rsid w:val="001A5127"/>
    <w:rsid w:val="001B0F05"/>
    <w:rsid w:val="001B1EC7"/>
    <w:rsid w:val="001B281B"/>
    <w:rsid w:val="001B6130"/>
    <w:rsid w:val="001C2531"/>
    <w:rsid w:val="001C4F10"/>
    <w:rsid w:val="001D24B0"/>
    <w:rsid w:val="001D4785"/>
    <w:rsid w:val="001D6DF0"/>
    <w:rsid w:val="001E0CFA"/>
    <w:rsid w:val="001E300F"/>
    <w:rsid w:val="001E315F"/>
    <w:rsid w:val="001E4C48"/>
    <w:rsid w:val="001E60CE"/>
    <w:rsid w:val="001E61D0"/>
    <w:rsid w:val="001E635B"/>
    <w:rsid w:val="001F0FCA"/>
    <w:rsid w:val="001F1899"/>
    <w:rsid w:val="001F2241"/>
    <w:rsid w:val="001F35D8"/>
    <w:rsid w:val="001F52F8"/>
    <w:rsid w:val="001F7E8E"/>
    <w:rsid w:val="0020229C"/>
    <w:rsid w:val="002026FB"/>
    <w:rsid w:val="00202ACF"/>
    <w:rsid w:val="00204DCB"/>
    <w:rsid w:val="0020772D"/>
    <w:rsid w:val="00210B75"/>
    <w:rsid w:val="00211115"/>
    <w:rsid w:val="002160BD"/>
    <w:rsid w:val="002165AB"/>
    <w:rsid w:val="00216D5C"/>
    <w:rsid w:val="00223B66"/>
    <w:rsid w:val="00227220"/>
    <w:rsid w:val="002328AF"/>
    <w:rsid w:val="00233D4C"/>
    <w:rsid w:val="00234416"/>
    <w:rsid w:val="00235408"/>
    <w:rsid w:val="002360FB"/>
    <w:rsid w:val="002415E8"/>
    <w:rsid w:val="00243BD8"/>
    <w:rsid w:val="0024420C"/>
    <w:rsid w:val="00245E83"/>
    <w:rsid w:val="00251C1E"/>
    <w:rsid w:val="00256BD7"/>
    <w:rsid w:val="002573BC"/>
    <w:rsid w:val="002606C7"/>
    <w:rsid w:val="00262541"/>
    <w:rsid w:val="002628A5"/>
    <w:rsid w:val="00264628"/>
    <w:rsid w:val="00267999"/>
    <w:rsid w:val="00270EA1"/>
    <w:rsid w:val="00271281"/>
    <w:rsid w:val="002721DE"/>
    <w:rsid w:val="0027413A"/>
    <w:rsid w:val="00274F22"/>
    <w:rsid w:val="00281A1B"/>
    <w:rsid w:val="00281CE5"/>
    <w:rsid w:val="0028283F"/>
    <w:rsid w:val="00284449"/>
    <w:rsid w:val="00287C47"/>
    <w:rsid w:val="002910E3"/>
    <w:rsid w:val="00291891"/>
    <w:rsid w:val="002918F6"/>
    <w:rsid w:val="00293437"/>
    <w:rsid w:val="00293689"/>
    <w:rsid w:val="00294278"/>
    <w:rsid w:val="0029595B"/>
    <w:rsid w:val="0029635C"/>
    <w:rsid w:val="00297D9A"/>
    <w:rsid w:val="002A20EC"/>
    <w:rsid w:val="002A2A8A"/>
    <w:rsid w:val="002A6D76"/>
    <w:rsid w:val="002B02B6"/>
    <w:rsid w:val="002B3054"/>
    <w:rsid w:val="002B54EE"/>
    <w:rsid w:val="002C4756"/>
    <w:rsid w:val="002C6DF8"/>
    <w:rsid w:val="002C7BC4"/>
    <w:rsid w:val="002C7CD4"/>
    <w:rsid w:val="002D66FD"/>
    <w:rsid w:val="002D7900"/>
    <w:rsid w:val="002E36B0"/>
    <w:rsid w:val="002E36D3"/>
    <w:rsid w:val="002E38BB"/>
    <w:rsid w:val="002E3BCC"/>
    <w:rsid w:val="002E42AC"/>
    <w:rsid w:val="002E6AA8"/>
    <w:rsid w:val="002F0391"/>
    <w:rsid w:val="002F0951"/>
    <w:rsid w:val="002F6273"/>
    <w:rsid w:val="002F67A9"/>
    <w:rsid w:val="002F75AD"/>
    <w:rsid w:val="0030443E"/>
    <w:rsid w:val="00306CF2"/>
    <w:rsid w:val="003120DE"/>
    <w:rsid w:val="003133D6"/>
    <w:rsid w:val="0031548F"/>
    <w:rsid w:val="00320091"/>
    <w:rsid w:val="00322538"/>
    <w:rsid w:val="00333B0E"/>
    <w:rsid w:val="003346D5"/>
    <w:rsid w:val="003350A5"/>
    <w:rsid w:val="003365B2"/>
    <w:rsid w:val="00340629"/>
    <w:rsid w:val="00340CAB"/>
    <w:rsid w:val="003420FA"/>
    <w:rsid w:val="00343AE3"/>
    <w:rsid w:val="00345DD7"/>
    <w:rsid w:val="00350F9E"/>
    <w:rsid w:val="0035193E"/>
    <w:rsid w:val="00354A03"/>
    <w:rsid w:val="003569A7"/>
    <w:rsid w:val="00356CF6"/>
    <w:rsid w:val="0036236C"/>
    <w:rsid w:val="00363B82"/>
    <w:rsid w:val="0036567D"/>
    <w:rsid w:val="00370EC2"/>
    <w:rsid w:val="003735E6"/>
    <w:rsid w:val="00373D30"/>
    <w:rsid w:val="003749DA"/>
    <w:rsid w:val="00377EB3"/>
    <w:rsid w:val="00382EF5"/>
    <w:rsid w:val="003863E2"/>
    <w:rsid w:val="0038667E"/>
    <w:rsid w:val="0038735A"/>
    <w:rsid w:val="00391FE4"/>
    <w:rsid w:val="003941FF"/>
    <w:rsid w:val="00394D4F"/>
    <w:rsid w:val="003951BF"/>
    <w:rsid w:val="00397926"/>
    <w:rsid w:val="003A2A49"/>
    <w:rsid w:val="003A3146"/>
    <w:rsid w:val="003A43C7"/>
    <w:rsid w:val="003A75F9"/>
    <w:rsid w:val="003B14DE"/>
    <w:rsid w:val="003B18E9"/>
    <w:rsid w:val="003B19EF"/>
    <w:rsid w:val="003B2CCD"/>
    <w:rsid w:val="003C069E"/>
    <w:rsid w:val="003C2F78"/>
    <w:rsid w:val="003C3DC2"/>
    <w:rsid w:val="003C3EFF"/>
    <w:rsid w:val="003C458B"/>
    <w:rsid w:val="003C72A3"/>
    <w:rsid w:val="003C7542"/>
    <w:rsid w:val="003C7C8D"/>
    <w:rsid w:val="003D30AA"/>
    <w:rsid w:val="003D3F15"/>
    <w:rsid w:val="003D6BA4"/>
    <w:rsid w:val="003D7B8E"/>
    <w:rsid w:val="003E094E"/>
    <w:rsid w:val="003E0E4D"/>
    <w:rsid w:val="003E3363"/>
    <w:rsid w:val="003E5F45"/>
    <w:rsid w:val="003E724D"/>
    <w:rsid w:val="003E73C8"/>
    <w:rsid w:val="003F19AE"/>
    <w:rsid w:val="003F20B7"/>
    <w:rsid w:val="003F2D10"/>
    <w:rsid w:val="003F312D"/>
    <w:rsid w:val="003F4DB5"/>
    <w:rsid w:val="003F525A"/>
    <w:rsid w:val="003F6DFA"/>
    <w:rsid w:val="0040503D"/>
    <w:rsid w:val="0040595F"/>
    <w:rsid w:val="00406E51"/>
    <w:rsid w:val="00410A54"/>
    <w:rsid w:val="004134CB"/>
    <w:rsid w:val="0041488C"/>
    <w:rsid w:val="00420B44"/>
    <w:rsid w:val="0042195F"/>
    <w:rsid w:val="00423A95"/>
    <w:rsid w:val="0042445F"/>
    <w:rsid w:val="0043345F"/>
    <w:rsid w:val="004336C1"/>
    <w:rsid w:val="00433DD0"/>
    <w:rsid w:val="00442D30"/>
    <w:rsid w:val="00442DA1"/>
    <w:rsid w:val="004441B8"/>
    <w:rsid w:val="00444CDB"/>
    <w:rsid w:val="00445CE2"/>
    <w:rsid w:val="00446AB8"/>
    <w:rsid w:val="004515F6"/>
    <w:rsid w:val="004533A6"/>
    <w:rsid w:val="004544EB"/>
    <w:rsid w:val="00454A90"/>
    <w:rsid w:val="00454EA1"/>
    <w:rsid w:val="00455357"/>
    <w:rsid w:val="00456879"/>
    <w:rsid w:val="00460C4E"/>
    <w:rsid w:val="00462585"/>
    <w:rsid w:val="00462AD4"/>
    <w:rsid w:val="00466B72"/>
    <w:rsid w:val="004677AA"/>
    <w:rsid w:val="00471078"/>
    <w:rsid w:val="00471CD9"/>
    <w:rsid w:val="00474117"/>
    <w:rsid w:val="00475A50"/>
    <w:rsid w:val="004773C9"/>
    <w:rsid w:val="004777F4"/>
    <w:rsid w:val="00480961"/>
    <w:rsid w:val="004855C7"/>
    <w:rsid w:val="004875D1"/>
    <w:rsid w:val="004900C1"/>
    <w:rsid w:val="004906F9"/>
    <w:rsid w:val="0049285B"/>
    <w:rsid w:val="00492D9F"/>
    <w:rsid w:val="004940B1"/>
    <w:rsid w:val="00496E75"/>
    <w:rsid w:val="004A277A"/>
    <w:rsid w:val="004A3962"/>
    <w:rsid w:val="004A3E15"/>
    <w:rsid w:val="004A4DC2"/>
    <w:rsid w:val="004A597C"/>
    <w:rsid w:val="004A622A"/>
    <w:rsid w:val="004B0C27"/>
    <w:rsid w:val="004B1252"/>
    <w:rsid w:val="004B14E5"/>
    <w:rsid w:val="004B2E53"/>
    <w:rsid w:val="004B3CE4"/>
    <w:rsid w:val="004B60DC"/>
    <w:rsid w:val="004B6102"/>
    <w:rsid w:val="004C4B2D"/>
    <w:rsid w:val="004D1357"/>
    <w:rsid w:val="004D5EBB"/>
    <w:rsid w:val="004E3846"/>
    <w:rsid w:val="004E3EA5"/>
    <w:rsid w:val="004E5E59"/>
    <w:rsid w:val="004F4A12"/>
    <w:rsid w:val="004F6039"/>
    <w:rsid w:val="004F7E5D"/>
    <w:rsid w:val="00507FA2"/>
    <w:rsid w:val="0051322E"/>
    <w:rsid w:val="0051442C"/>
    <w:rsid w:val="005144D7"/>
    <w:rsid w:val="005161CD"/>
    <w:rsid w:val="00516843"/>
    <w:rsid w:val="0052203C"/>
    <w:rsid w:val="00523108"/>
    <w:rsid w:val="00526E95"/>
    <w:rsid w:val="00527322"/>
    <w:rsid w:val="005307AC"/>
    <w:rsid w:val="0053451F"/>
    <w:rsid w:val="0053620B"/>
    <w:rsid w:val="0053682B"/>
    <w:rsid w:val="005372D7"/>
    <w:rsid w:val="0054007B"/>
    <w:rsid w:val="00544F71"/>
    <w:rsid w:val="0054544E"/>
    <w:rsid w:val="005474E3"/>
    <w:rsid w:val="0055359D"/>
    <w:rsid w:val="00553A93"/>
    <w:rsid w:val="005567ED"/>
    <w:rsid w:val="0055783F"/>
    <w:rsid w:val="00557C59"/>
    <w:rsid w:val="00562E39"/>
    <w:rsid w:val="005642D3"/>
    <w:rsid w:val="0057538F"/>
    <w:rsid w:val="005814F3"/>
    <w:rsid w:val="00584A70"/>
    <w:rsid w:val="00585319"/>
    <w:rsid w:val="00585364"/>
    <w:rsid w:val="005860E1"/>
    <w:rsid w:val="005925E6"/>
    <w:rsid w:val="00592B96"/>
    <w:rsid w:val="00593395"/>
    <w:rsid w:val="005941CA"/>
    <w:rsid w:val="00595743"/>
    <w:rsid w:val="00595AEC"/>
    <w:rsid w:val="00595B3C"/>
    <w:rsid w:val="0059643D"/>
    <w:rsid w:val="005A2BF9"/>
    <w:rsid w:val="005A38C6"/>
    <w:rsid w:val="005A5B8A"/>
    <w:rsid w:val="005B3073"/>
    <w:rsid w:val="005B3CFC"/>
    <w:rsid w:val="005C2F6E"/>
    <w:rsid w:val="005C3007"/>
    <w:rsid w:val="005C7140"/>
    <w:rsid w:val="005C72C7"/>
    <w:rsid w:val="005D10AC"/>
    <w:rsid w:val="005D198C"/>
    <w:rsid w:val="005D3D38"/>
    <w:rsid w:val="005D3FDF"/>
    <w:rsid w:val="005D45F8"/>
    <w:rsid w:val="005D4B35"/>
    <w:rsid w:val="005D5384"/>
    <w:rsid w:val="005D65CD"/>
    <w:rsid w:val="005E0A2D"/>
    <w:rsid w:val="005E0C45"/>
    <w:rsid w:val="005E0ED3"/>
    <w:rsid w:val="005E2487"/>
    <w:rsid w:val="005E28D4"/>
    <w:rsid w:val="005E412E"/>
    <w:rsid w:val="005E48F3"/>
    <w:rsid w:val="005E5032"/>
    <w:rsid w:val="005E5746"/>
    <w:rsid w:val="005E5D2B"/>
    <w:rsid w:val="005E5D8A"/>
    <w:rsid w:val="005E602E"/>
    <w:rsid w:val="005E7299"/>
    <w:rsid w:val="005F134B"/>
    <w:rsid w:val="005F3993"/>
    <w:rsid w:val="005F6FFD"/>
    <w:rsid w:val="00605CD7"/>
    <w:rsid w:val="0060677B"/>
    <w:rsid w:val="0060687D"/>
    <w:rsid w:val="00607EA1"/>
    <w:rsid w:val="00610B0F"/>
    <w:rsid w:val="006116FA"/>
    <w:rsid w:val="00613EBA"/>
    <w:rsid w:val="0061689B"/>
    <w:rsid w:val="006173C9"/>
    <w:rsid w:val="006173EB"/>
    <w:rsid w:val="006218CC"/>
    <w:rsid w:val="00621B79"/>
    <w:rsid w:val="00623CD0"/>
    <w:rsid w:val="00625A2D"/>
    <w:rsid w:val="00626731"/>
    <w:rsid w:val="00632EE4"/>
    <w:rsid w:val="00633BF8"/>
    <w:rsid w:val="006356D9"/>
    <w:rsid w:val="006373B8"/>
    <w:rsid w:val="00643462"/>
    <w:rsid w:val="00647700"/>
    <w:rsid w:val="006532E7"/>
    <w:rsid w:val="0065493C"/>
    <w:rsid w:val="006668DB"/>
    <w:rsid w:val="00667FE6"/>
    <w:rsid w:val="006731A2"/>
    <w:rsid w:val="006753A5"/>
    <w:rsid w:val="00680699"/>
    <w:rsid w:val="00681FB1"/>
    <w:rsid w:val="00682712"/>
    <w:rsid w:val="00683B9D"/>
    <w:rsid w:val="006844AA"/>
    <w:rsid w:val="006862AA"/>
    <w:rsid w:val="0069499A"/>
    <w:rsid w:val="00695453"/>
    <w:rsid w:val="00695B2E"/>
    <w:rsid w:val="00697693"/>
    <w:rsid w:val="006A0FE4"/>
    <w:rsid w:val="006A1F6F"/>
    <w:rsid w:val="006A3D51"/>
    <w:rsid w:val="006A4A45"/>
    <w:rsid w:val="006B19BB"/>
    <w:rsid w:val="006B4394"/>
    <w:rsid w:val="006B4EF6"/>
    <w:rsid w:val="006B6678"/>
    <w:rsid w:val="006C055B"/>
    <w:rsid w:val="006C39BC"/>
    <w:rsid w:val="006C5723"/>
    <w:rsid w:val="006D56A7"/>
    <w:rsid w:val="006D56BF"/>
    <w:rsid w:val="006D79F4"/>
    <w:rsid w:val="006E0400"/>
    <w:rsid w:val="006E3CF7"/>
    <w:rsid w:val="006E4AA9"/>
    <w:rsid w:val="006E5685"/>
    <w:rsid w:val="006E6B1F"/>
    <w:rsid w:val="006F01CF"/>
    <w:rsid w:val="006F0D01"/>
    <w:rsid w:val="006F3717"/>
    <w:rsid w:val="006F70AA"/>
    <w:rsid w:val="00702890"/>
    <w:rsid w:val="00704EE2"/>
    <w:rsid w:val="00707DAA"/>
    <w:rsid w:val="00712A4B"/>
    <w:rsid w:val="00712B8F"/>
    <w:rsid w:val="00717A50"/>
    <w:rsid w:val="00723C35"/>
    <w:rsid w:val="00724ED1"/>
    <w:rsid w:val="00727590"/>
    <w:rsid w:val="007300C4"/>
    <w:rsid w:val="00731BCC"/>
    <w:rsid w:val="00733005"/>
    <w:rsid w:val="00733687"/>
    <w:rsid w:val="00733AC0"/>
    <w:rsid w:val="007346A7"/>
    <w:rsid w:val="00734A04"/>
    <w:rsid w:val="00741364"/>
    <w:rsid w:val="007474B1"/>
    <w:rsid w:val="007506A5"/>
    <w:rsid w:val="00752954"/>
    <w:rsid w:val="00752E8B"/>
    <w:rsid w:val="00757888"/>
    <w:rsid w:val="00757B50"/>
    <w:rsid w:val="0076194B"/>
    <w:rsid w:val="0076287E"/>
    <w:rsid w:val="00764507"/>
    <w:rsid w:val="00765D2E"/>
    <w:rsid w:val="00766765"/>
    <w:rsid w:val="00767819"/>
    <w:rsid w:val="00770AB2"/>
    <w:rsid w:val="00772282"/>
    <w:rsid w:val="00773BB6"/>
    <w:rsid w:val="00775762"/>
    <w:rsid w:val="00776838"/>
    <w:rsid w:val="0077731F"/>
    <w:rsid w:val="00777ABC"/>
    <w:rsid w:val="0078008B"/>
    <w:rsid w:val="00787404"/>
    <w:rsid w:val="00792EA7"/>
    <w:rsid w:val="00794917"/>
    <w:rsid w:val="00796BC9"/>
    <w:rsid w:val="007A14AA"/>
    <w:rsid w:val="007A18C9"/>
    <w:rsid w:val="007A532B"/>
    <w:rsid w:val="007A5A87"/>
    <w:rsid w:val="007A7654"/>
    <w:rsid w:val="007B1D7B"/>
    <w:rsid w:val="007B54B3"/>
    <w:rsid w:val="007B60CB"/>
    <w:rsid w:val="007C1EAE"/>
    <w:rsid w:val="007C25A9"/>
    <w:rsid w:val="007C6631"/>
    <w:rsid w:val="007D0BD2"/>
    <w:rsid w:val="007D32D8"/>
    <w:rsid w:val="007D6DDD"/>
    <w:rsid w:val="007E2086"/>
    <w:rsid w:val="007E2A6C"/>
    <w:rsid w:val="007E2EEE"/>
    <w:rsid w:val="007E331C"/>
    <w:rsid w:val="007E77B6"/>
    <w:rsid w:val="007E79A6"/>
    <w:rsid w:val="007F1CD9"/>
    <w:rsid w:val="007F4D04"/>
    <w:rsid w:val="007F5B47"/>
    <w:rsid w:val="007F634C"/>
    <w:rsid w:val="00800025"/>
    <w:rsid w:val="0080041D"/>
    <w:rsid w:val="00800BAC"/>
    <w:rsid w:val="00802B5D"/>
    <w:rsid w:val="00802CF7"/>
    <w:rsid w:val="0080446A"/>
    <w:rsid w:val="00806D62"/>
    <w:rsid w:val="0081070E"/>
    <w:rsid w:val="00812A9A"/>
    <w:rsid w:val="0081362F"/>
    <w:rsid w:val="00815493"/>
    <w:rsid w:val="008175BC"/>
    <w:rsid w:val="00817D09"/>
    <w:rsid w:val="00821A5B"/>
    <w:rsid w:val="0082448A"/>
    <w:rsid w:val="00825BAD"/>
    <w:rsid w:val="00826792"/>
    <w:rsid w:val="00832CF2"/>
    <w:rsid w:val="0083485B"/>
    <w:rsid w:val="0083615D"/>
    <w:rsid w:val="008361FC"/>
    <w:rsid w:val="008377A5"/>
    <w:rsid w:val="008415B0"/>
    <w:rsid w:val="008425B4"/>
    <w:rsid w:val="008428F5"/>
    <w:rsid w:val="008469E8"/>
    <w:rsid w:val="00852D0F"/>
    <w:rsid w:val="00852E9A"/>
    <w:rsid w:val="008570EA"/>
    <w:rsid w:val="00863B05"/>
    <w:rsid w:val="00865898"/>
    <w:rsid w:val="0086654C"/>
    <w:rsid w:val="0086660C"/>
    <w:rsid w:val="0087101A"/>
    <w:rsid w:val="00872237"/>
    <w:rsid w:val="00872ECE"/>
    <w:rsid w:val="00873624"/>
    <w:rsid w:val="0088282E"/>
    <w:rsid w:val="0088548F"/>
    <w:rsid w:val="008857DD"/>
    <w:rsid w:val="00891248"/>
    <w:rsid w:val="00892338"/>
    <w:rsid w:val="008923F1"/>
    <w:rsid w:val="008939B8"/>
    <w:rsid w:val="008940E7"/>
    <w:rsid w:val="00894F20"/>
    <w:rsid w:val="00895EB3"/>
    <w:rsid w:val="008A1411"/>
    <w:rsid w:val="008A1BDF"/>
    <w:rsid w:val="008A21B2"/>
    <w:rsid w:val="008A362D"/>
    <w:rsid w:val="008A38BF"/>
    <w:rsid w:val="008B17B0"/>
    <w:rsid w:val="008B1A21"/>
    <w:rsid w:val="008B51CE"/>
    <w:rsid w:val="008B5205"/>
    <w:rsid w:val="008B5714"/>
    <w:rsid w:val="008B65FF"/>
    <w:rsid w:val="008B74D8"/>
    <w:rsid w:val="008C05B9"/>
    <w:rsid w:val="008C0B82"/>
    <w:rsid w:val="008C259B"/>
    <w:rsid w:val="008C5E6F"/>
    <w:rsid w:val="008C6885"/>
    <w:rsid w:val="008D017E"/>
    <w:rsid w:val="008D1907"/>
    <w:rsid w:val="008D2036"/>
    <w:rsid w:val="008D20A3"/>
    <w:rsid w:val="008D29B4"/>
    <w:rsid w:val="008D3C1D"/>
    <w:rsid w:val="008D4F61"/>
    <w:rsid w:val="008E0C27"/>
    <w:rsid w:val="008E21FB"/>
    <w:rsid w:val="008E413D"/>
    <w:rsid w:val="008E6DA4"/>
    <w:rsid w:val="008E7806"/>
    <w:rsid w:val="008F4CAE"/>
    <w:rsid w:val="008F527D"/>
    <w:rsid w:val="008F5A24"/>
    <w:rsid w:val="009037AC"/>
    <w:rsid w:val="00905901"/>
    <w:rsid w:val="00906FA2"/>
    <w:rsid w:val="00906FE7"/>
    <w:rsid w:val="00910701"/>
    <w:rsid w:val="009127B6"/>
    <w:rsid w:val="00913DD8"/>
    <w:rsid w:val="00914551"/>
    <w:rsid w:val="00915B6B"/>
    <w:rsid w:val="00920C5D"/>
    <w:rsid w:val="009223EA"/>
    <w:rsid w:val="00922770"/>
    <w:rsid w:val="00923355"/>
    <w:rsid w:val="00925CE4"/>
    <w:rsid w:val="00927C8A"/>
    <w:rsid w:val="00932CBA"/>
    <w:rsid w:val="009337DD"/>
    <w:rsid w:val="00943D10"/>
    <w:rsid w:val="009442C3"/>
    <w:rsid w:val="00944944"/>
    <w:rsid w:val="0094624D"/>
    <w:rsid w:val="00947B1A"/>
    <w:rsid w:val="00951CB2"/>
    <w:rsid w:val="0095393F"/>
    <w:rsid w:val="009551D6"/>
    <w:rsid w:val="0096176F"/>
    <w:rsid w:val="009632AD"/>
    <w:rsid w:val="00964508"/>
    <w:rsid w:val="00971AC0"/>
    <w:rsid w:val="00974B2B"/>
    <w:rsid w:val="00976C5A"/>
    <w:rsid w:val="00980C39"/>
    <w:rsid w:val="00982209"/>
    <w:rsid w:val="0098434F"/>
    <w:rsid w:val="00990917"/>
    <w:rsid w:val="00995E86"/>
    <w:rsid w:val="009A2FDC"/>
    <w:rsid w:val="009A310C"/>
    <w:rsid w:val="009A68FD"/>
    <w:rsid w:val="009A7C6B"/>
    <w:rsid w:val="009A7FD3"/>
    <w:rsid w:val="009B08C0"/>
    <w:rsid w:val="009B17A0"/>
    <w:rsid w:val="009B441F"/>
    <w:rsid w:val="009B6186"/>
    <w:rsid w:val="009B6AEB"/>
    <w:rsid w:val="009B73BE"/>
    <w:rsid w:val="009B75CA"/>
    <w:rsid w:val="009B7EC7"/>
    <w:rsid w:val="009C1854"/>
    <w:rsid w:val="009C1CDA"/>
    <w:rsid w:val="009C30B4"/>
    <w:rsid w:val="009C4BB7"/>
    <w:rsid w:val="009C50B0"/>
    <w:rsid w:val="009C60D1"/>
    <w:rsid w:val="009D1391"/>
    <w:rsid w:val="009D1C1B"/>
    <w:rsid w:val="009D1D0E"/>
    <w:rsid w:val="009D3C0A"/>
    <w:rsid w:val="009E0622"/>
    <w:rsid w:val="009E0D60"/>
    <w:rsid w:val="009E3BEF"/>
    <w:rsid w:val="009E4BB3"/>
    <w:rsid w:val="009E4E70"/>
    <w:rsid w:val="009E57EB"/>
    <w:rsid w:val="009E6404"/>
    <w:rsid w:val="009E663B"/>
    <w:rsid w:val="009F40C9"/>
    <w:rsid w:val="009F4C54"/>
    <w:rsid w:val="009F5E8A"/>
    <w:rsid w:val="00A0144B"/>
    <w:rsid w:val="00A03460"/>
    <w:rsid w:val="00A04E93"/>
    <w:rsid w:val="00A059F8"/>
    <w:rsid w:val="00A05EC6"/>
    <w:rsid w:val="00A06356"/>
    <w:rsid w:val="00A0734C"/>
    <w:rsid w:val="00A0742E"/>
    <w:rsid w:val="00A07B70"/>
    <w:rsid w:val="00A1500E"/>
    <w:rsid w:val="00A16506"/>
    <w:rsid w:val="00A1756B"/>
    <w:rsid w:val="00A207FE"/>
    <w:rsid w:val="00A23EDD"/>
    <w:rsid w:val="00A27C56"/>
    <w:rsid w:val="00A3305A"/>
    <w:rsid w:val="00A36DCB"/>
    <w:rsid w:val="00A37C2F"/>
    <w:rsid w:val="00A424A5"/>
    <w:rsid w:val="00A42A7F"/>
    <w:rsid w:val="00A439A1"/>
    <w:rsid w:val="00A45F6E"/>
    <w:rsid w:val="00A505BA"/>
    <w:rsid w:val="00A51D69"/>
    <w:rsid w:val="00A51D90"/>
    <w:rsid w:val="00A51F16"/>
    <w:rsid w:val="00A52A31"/>
    <w:rsid w:val="00A600F1"/>
    <w:rsid w:val="00A61462"/>
    <w:rsid w:val="00A618E4"/>
    <w:rsid w:val="00A63FA3"/>
    <w:rsid w:val="00A66B82"/>
    <w:rsid w:val="00A704D0"/>
    <w:rsid w:val="00A7338C"/>
    <w:rsid w:val="00A767BB"/>
    <w:rsid w:val="00A76A81"/>
    <w:rsid w:val="00A76E8D"/>
    <w:rsid w:val="00A81776"/>
    <w:rsid w:val="00A81E27"/>
    <w:rsid w:val="00A83718"/>
    <w:rsid w:val="00A83809"/>
    <w:rsid w:val="00A838A4"/>
    <w:rsid w:val="00A83B64"/>
    <w:rsid w:val="00A86657"/>
    <w:rsid w:val="00A86D3E"/>
    <w:rsid w:val="00A90FFE"/>
    <w:rsid w:val="00A9298C"/>
    <w:rsid w:val="00A95B0E"/>
    <w:rsid w:val="00A965B3"/>
    <w:rsid w:val="00A96B4D"/>
    <w:rsid w:val="00A97233"/>
    <w:rsid w:val="00AA2B37"/>
    <w:rsid w:val="00AA7A6B"/>
    <w:rsid w:val="00AB005D"/>
    <w:rsid w:val="00AB02F9"/>
    <w:rsid w:val="00AB7193"/>
    <w:rsid w:val="00AC2696"/>
    <w:rsid w:val="00AC2E14"/>
    <w:rsid w:val="00AC3510"/>
    <w:rsid w:val="00AC6F63"/>
    <w:rsid w:val="00AC7C8E"/>
    <w:rsid w:val="00AD1CB2"/>
    <w:rsid w:val="00AD34D1"/>
    <w:rsid w:val="00AD452C"/>
    <w:rsid w:val="00AD6611"/>
    <w:rsid w:val="00AE40F5"/>
    <w:rsid w:val="00AE64AF"/>
    <w:rsid w:val="00AE662D"/>
    <w:rsid w:val="00AF0FAA"/>
    <w:rsid w:val="00AF1DC3"/>
    <w:rsid w:val="00AF34C3"/>
    <w:rsid w:val="00AF36AB"/>
    <w:rsid w:val="00AF3E77"/>
    <w:rsid w:val="00B020AA"/>
    <w:rsid w:val="00B1088F"/>
    <w:rsid w:val="00B14823"/>
    <w:rsid w:val="00B165E9"/>
    <w:rsid w:val="00B21C67"/>
    <w:rsid w:val="00B325B0"/>
    <w:rsid w:val="00B331D5"/>
    <w:rsid w:val="00B337CD"/>
    <w:rsid w:val="00B34574"/>
    <w:rsid w:val="00B34AB5"/>
    <w:rsid w:val="00B42884"/>
    <w:rsid w:val="00B464F6"/>
    <w:rsid w:val="00B52D4E"/>
    <w:rsid w:val="00B54773"/>
    <w:rsid w:val="00B54CE7"/>
    <w:rsid w:val="00B55B1D"/>
    <w:rsid w:val="00B57086"/>
    <w:rsid w:val="00B63379"/>
    <w:rsid w:val="00B64622"/>
    <w:rsid w:val="00B66160"/>
    <w:rsid w:val="00B67CBB"/>
    <w:rsid w:val="00B72CB3"/>
    <w:rsid w:val="00B73C03"/>
    <w:rsid w:val="00B768EE"/>
    <w:rsid w:val="00B76F61"/>
    <w:rsid w:val="00B834A7"/>
    <w:rsid w:val="00B866BA"/>
    <w:rsid w:val="00B91B67"/>
    <w:rsid w:val="00B93240"/>
    <w:rsid w:val="00B9494D"/>
    <w:rsid w:val="00B95F7E"/>
    <w:rsid w:val="00B9611A"/>
    <w:rsid w:val="00BA06DA"/>
    <w:rsid w:val="00BA3B7C"/>
    <w:rsid w:val="00BA6456"/>
    <w:rsid w:val="00BA6891"/>
    <w:rsid w:val="00BA72F0"/>
    <w:rsid w:val="00BA7CB5"/>
    <w:rsid w:val="00BB2B65"/>
    <w:rsid w:val="00BC0F87"/>
    <w:rsid w:val="00BC10A4"/>
    <w:rsid w:val="00BC32B9"/>
    <w:rsid w:val="00BC65E7"/>
    <w:rsid w:val="00BD07AD"/>
    <w:rsid w:val="00BD1178"/>
    <w:rsid w:val="00BD2705"/>
    <w:rsid w:val="00BD335F"/>
    <w:rsid w:val="00BD3D46"/>
    <w:rsid w:val="00BD6E39"/>
    <w:rsid w:val="00BD706A"/>
    <w:rsid w:val="00BE1D5D"/>
    <w:rsid w:val="00BE2359"/>
    <w:rsid w:val="00BE2B4F"/>
    <w:rsid w:val="00BE5894"/>
    <w:rsid w:val="00BE6038"/>
    <w:rsid w:val="00BF3B49"/>
    <w:rsid w:val="00BF5A31"/>
    <w:rsid w:val="00BF7A3B"/>
    <w:rsid w:val="00C00598"/>
    <w:rsid w:val="00C033D0"/>
    <w:rsid w:val="00C04E26"/>
    <w:rsid w:val="00C04E5D"/>
    <w:rsid w:val="00C07ED1"/>
    <w:rsid w:val="00C10506"/>
    <w:rsid w:val="00C1272E"/>
    <w:rsid w:val="00C162E2"/>
    <w:rsid w:val="00C200A6"/>
    <w:rsid w:val="00C212A4"/>
    <w:rsid w:val="00C22CBB"/>
    <w:rsid w:val="00C277EE"/>
    <w:rsid w:val="00C27A15"/>
    <w:rsid w:val="00C306E4"/>
    <w:rsid w:val="00C30CD1"/>
    <w:rsid w:val="00C41373"/>
    <w:rsid w:val="00C445C8"/>
    <w:rsid w:val="00C45C82"/>
    <w:rsid w:val="00C46ADD"/>
    <w:rsid w:val="00C4726E"/>
    <w:rsid w:val="00C5014D"/>
    <w:rsid w:val="00C51A94"/>
    <w:rsid w:val="00C545D9"/>
    <w:rsid w:val="00C5592E"/>
    <w:rsid w:val="00C60432"/>
    <w:rsid w:val="00C62557"/>
    <w:rsid w:val="00C6619C"/>
    <w:rsid w:val="00C71511"/>
    <w:rsid w:val="00C74F0B"/>
    <w:rsid w:val="00C77E03"/>
    <w:rsid w:val="00C834A0"/>
    <w:rsid w:val="00C842F1"/>
    <w:rsid w:val="00C8451C"/>
    <w:rsid w:val="00C85596"/>
    <w:rsid w:val="00C90E1C"/>
    <w:rsid w:val="00C92861"/>
    <w:rsid w:val="00C932FD"/>
    <w:rsid w:val="00C93BB4"/>
    <w:rsid w:val="00CA29C1"/>
    <w:rsid w:val="00CA5419"/>
    <w:rsid w:val="00CB1030"/>
    <w:rsid w:val="00CB147E"/>
    <w:rsid w:val="00CB1762"/>
    <w:rsid w:val="00CB1B6C"/>
    <w:rsid w:val="00CB1F35"/>
    <w:rsid w:val="00CB3B33"/>
    <w:rsid w:val="00CB3E41"/>
    <w:rsid w:val="00CB58DB"/>
    <w:rsid w:val="00CB6043"/>
    <w:rsid w:val="00CC0217"/>
    <w:rsid w:val="00CC3867"/>
    <w:rsid w:val="00CC3CEA"/>
    <w:rsid w:val="00CC4FE3"/>
    <w:rsid w:val="00CC5D8B"/>
    <w:rsid w:val="00CC715A"/>
    <w:rsid w:val="00CD0B71"/>
    <w:rsid w:val="00CD2686"/>
    <w:rsid w:val="00CD4609"/>
    <w:rsid w:val="00CD6A3F"/>
    <w:rsid w:val="00CE43DF"/>
    <w:rsid w:val="00CE5C72"/>
    <w:rsid w:val="00CF1723"/>
    <w:rsid w:val="00CF7042"/>
    <w:rsid w:val="00D01461"/>
    <w:rsid w:val="00D01767"/>
    <w:rsid w:val="00D0333C"/>
    <w:rsid w:val="00D03E71"/>
    <w:rsid w:val="00D10B95"/>
    <w:rsid w:val="00D1312C"/>
    <w:rsid w:val="00D1488E"/>
    <w:rsid w:val="00D2127C"/>
    <w:rsid w:val="00D259E3"/>
    <w:rsid w:val="00D30880"/>
    <w:rsid w:val="00D34EF8"/>
    <w:rsid w:val="00D37621"/>
    <w:rsid w:val="00D3798D"/>
    <w:rsid w:val="00D37AA3"/>
    <w:rsid w:val="00D46B40"/>
    <w:rsid w:val="00D4710A"/>
    <w:rsid w:val="00D509A9"/>
    <w:rsid w:val="00D52918"/>
    <w:rsid w:val="00D53778"/>
    <w:rsid w:val="00D57178"/>
    <w:rsid w:val="00D61554"/>
    <w:rsid w:val="00D667C9"/>
    <w:rsid w:val="00D66A92"/>
    <w:rsid w:val="00D67AC1"/>
    <w:rsid w:val="00D67C16"/>
    <w:rsid w:val="00D67C5E"/>
    <w:rsid w:val="00D70777"/>
    <w:rsid w:val="00D71228"/>
    <w:rsid w:val="00D71C55"/>
    <w:rsid w:val="00D7266A"/>
    <w:rsid w:val="00D72B83"/>
    <w:rsid w:val="00D7400C"/>
    <w:rsid w:val="00D75D46"/>
    <w:rsid w:val="00D8235F"/>
    <w:rsid w:val="00D85F36"/>
    <w:rsid w:val="00D87739"/>
    <w:rsid w:val="00D900C6"/>
    <w:rsid w:val="00DA102C"/>
    <w:rsid w:val="00DA2BEF"/>
    <w:rsid w:val="00DA34A7"/>
    <w:rsid w:val="00DA5FF8"/>
    <w:rsid w:val="00DB0488"/>
    <w:rsid w:val="00DB0743"/>
    <w:rsid w:val="00DB3EEB"/>
    <w:rsid w:val="00DB3F91"/>
    <w:rsid w:val="00DB5274"/>
    <w:rsid w:val="00DB552A"/>
    <w:rsid w:val="00DB5A07"/>
    <w:rsid w:val="00DB5AF1"/>
    <w:rsid w:val="00DB77D6"/>
    <w:rsid w:val="00DB7E46"/>
    <w:rsid w:val="00DC0BFF"/>
    <w:rsid w:val="00DC4B5B"/>
    <w:rsid w:val="00DC4CC3"/>
    <w:rsid w:val="00DC5055"/>
    <w:rsid w:val="00DD2206"/>
    <w:rsid w:val="00DD597A"/>
    <w:rsid w:val="00DD633F"/>
    <w:rsid w:val="00DD7A31"/>
    <w:rsid w:val="00DE0DA0"/>
    <w:rsid w:val="00DE4536"/>
    <w:rsid w:val="00DE4E16"/>
    <w:rsid w:val="00DF098E"/>
    <w:rsid w:val="00DF4E96"/>
    <w:rsid w:val="00DF5535"/>
    <w:rsid w:val="00E011C2"/>
    <w:rsid w:val="00E0147E"/>
    <w:rsid w:val="00E03C2D"/>
    <w:rsid w:val="00E04D9D"/>
    <w:rsid w:val="00E067A1"/>
    <w:rsid w:val="00E06D7A"/>
    <w:rsid w:val="00E06DE0"/>
    <w:rsid w:val="00E06DFF"/>
    <w:rsid w:val="00E10A0A"/>
    <w:rsid w:val="00E1505A"/>
    <w:rsid w:val="00E17709"/>
    <w:rsid w:val="00E20C2F"/>
    <w:rsid w:val="00E20DDB"/>
    <w:rsid w:val="00E20F7C"/>
    <w:rsid w:val="00E2101F"/>
    <w:rsid w:val="00E21045"/>
    <w:rsid w:val="00E2408F"/>
    <w:rsid w:val="00E26DB5"/>
    <w:rsid w:val="00E27B63"/>
    <w:rsid w:val="00E31092"/>
    <w:rsid w:val="00E32184"/>
    <w:rsid w:val="00E34E5F"/>
    <w:rsid w:val="00E36476"/>
    <w:rsid w:val="00E40EBB"/>
    <w:rsid w:val="00E423EE"/>
    <w:rsid w:val="00E4276C"/>
    <w:rsid w:val="00E50A48"/>
    <w:rsid w:val="00E53769"/>
    <w:rsid w:val="00E54E1F"/>
    <w:rsid w:val="00E62BCE"/>
    <w:rsid w:val="00E62D31"/>
    <w:rsid w:val="00E66279"/>
    <w:rsid w:val="00E67902"/>
    <w:rsid w:val="00E76536"/>
    <w:rsid w:val="00E7654B"/>
    <w:rsid w:val="00E81537"/>
    <w:rsid w:val="00E81DDE"/>
    <w:rsid w:val="00E83222"/>
    <w:rsid w:val="00E95A0C"/>
    <w:rsid w:val="00E96AA6"/>
    <w:rsid w:val="00E97F38"/>
    <w:rsid w:val="00EA0186"/>
    <w:rsid w:val="00EA2476"/>
    <w:rsid w:val="00EA40C1"/>
    <w:rsid w:val="00EA58EB"/>
    <w:rsid w:val="00EA6444"/>
    <w:rsid w:val="00EA6EA6"/>
    <w:rsid w:val="00EA76DE"/>
    <w:rsid w:val="00EB0885"/>
    <w:rsid w:val="00EB2163"/>
    <w:rsid w:val="00EB288C"/>
    <w:rsid w:val="00EB336A"/>
    <w:rsid w:val="00EB3822"/>
    <w:rsid w:val="00EB45F5"/>
    <w:rsid w:val="00EB494E"/>
    <w:rsid w:val="00EB4D3D"/>
    <w:rsid w:val="00EB6DCE"/>
    <w:rsid w:val="00EB6E26"/>
    <w:rsid w:val="00EB7D7F"/>
    <w:rsid w:val="00EC1593"/>
    <w:rsid w:val="00EC2534"/>
    <w:rsid w:val="00EC3743"/>
    <w:rsid w:val="00EC3DE3"/>
    <w:rsid w:val="00EC5885"/>
    <w:rsid w:val="00ED1C1F"/>
    <w:rsid w:val="00ED4E49"/>
    <w:rsid w:val="00ED55F0"/>
    <w:rsid w:val="00EE0010"/>
    <w:rsid w:val="00EE1F1A"/>
    <w:rsid w:val="00EE20CB"/>
    <w:rsid w:val="00EF1BB3"/>
    <w:rsid w:val="00EF3C38"/>
    <w:rsid w:val="00EF6089"/>
    <w:rsid w:val="00F006C8"/>
    <w:rsid w:val="00F050F2"/>
    <w:rsid w:val="00F05506"/>
    <w:rsid w:val="00F07FB5"/>
    <w:rsid w:val="00F10FDD"/>
    <w:rsid w:val="00F11CBD"/>
    <w:rsid w:val="00F12202"/>
    <w:rsid w:val="00F12414"/>
    <w:rsid w:val="00F22A36"/>
    <w:rsid w:val="00F274E7"/>
    <w:rsid w:val="00F27845"/>
    <w:rsid w:val="00F42442"/>
    <w:rsid w:val="00F42F27"/>
    <w:rsid w:val="00F443C4"/>
    <w:rsid w:val="00F44856"/>
    <w:rsid w:val="00F45323"/>
    <w:rsid w:val="00F47271"/>
    <w:rsid w:val="00F512BF"/>
    <w:rsid w:val="00F51346"/>
    <w:rsid w:val="00F52174"/>
    <w:rsid w:val="00F5217A"/>
    <w:rsid w:val="00F6550F"/>
    <w:rsid w:val="00F661CB"/>
    <w:rsid w:val="00F7002D"/>
    <w:rsid w:val="00F7082D"/>
    <w:rsid w:val="00F72737"/>
    <w:rsid w:val="00F7322D"/>
    <w:rsid w:val="00F74485"/>
    <w:rsid w:val="00F74F33"/>
    <w:rsid w:val="00F75123"/>
    <w:rsid w:val="00F770BE"/>
    <w:rsid w:val="00F81026"/>
    <w:rsid w:val="00F812DD"/>
    <w:rsid w:val="00F81A8A"/>
    <w:rsid w:val="00F85FDC"/>
    <w:rsid w:val="00F87772"/>
    <w:rsid w:val="00F907C3"/>
    <w:rsid w:val="00F90E82"/>
    <w:rsid w:val="00F945FC"/>
    <w:rsid w:val="00F949D7"/>
    <w:rsid w:val="00F95A2B"/>
    <w:rsid w:val="00F974B6"/>
    <w:rsid w:val="00FA1230"/>
    <w:rsid w:val="00FA269C"/>
    <w:rsid w:val="00FA4B36"/>
    <w:rsid w:val="00FA6374"/>
    <w:rsid w:val="00FB0690"/>
    <w:rsid w:val="00FB2E8E"/>
    <w:rsid w:val="00FB35DC"/>
    <w:rsid w:val="00FB4725"/>
    <w:rsid w:val="00FB484A"/>
    <w:rsid w:val="00FB672A"/>
    <w:rsid w:val="00FC2660"/>
    <w:rsid w:val="00FC55E8"/>
    <w:rsid w:val="00FC707D"/>
    <w:rsid w:val="00FC7F9D"/>
    <w:rsid w:val="00FC7FAC"/>
    <w:rsid w:val="00FD11C0"/>
    <w:rsid w:val="00FD1BA8"/>
    <w:rsid w:val="00FD3B52"/>
    <w:rsid w:val="00FD4A3E"/>
    <w:rsid w:val="00FD6048"/>
    <w:rsid w:val="00FD795D"/>
    <w:rsid w:val="00FE457B"/>
    <w:rsid w:val="00FE5B3B"/>
    <w:rsid w:val="00FE5D8E"/>
    <w:rsid w:val="00FE72BB"/>
    <w:rsid w:val="00FE79DD"/>
    <w:rsid w:val="00FF06A6"/>
    <w:rsid w:val="00FF208F"/>
    <w:rsid w:val="00FF290C"/>
    <w:rsid w:val="00FF475A"/>
    <w:rsid w:val="00FF7BB0"/>
    <w:rsid w:val="00FF7F87"/>
    <w:rsid w:val="013A3019"/>
    <w:rsid w:val="04D808DD"/>
    <w:rsid w:val="0A822958"/>
    <w:rsid w:val="0FF63651"/>
    <w:rsid w:val="121760B7"/>
    <w:rsid w:val="12A3527D"/>
    <w:rsid w:val="12F14ACC"/>
    <w:rsid w:val="13871BF6"/>
    <w:rsid w:val="1A6D641D"/>
    <w:rsid w:val="1AFB1F3F"/>
    <w:rsid w:val="1BDB567F"/>
    <w:rsid w:val="1CF31B1B"/>
    <w:rsid w:val="1DE13BDE"/>
    <w:rsid w:val="1EEC5B27"/>
    <w:rsid w:val="202E1B3A"/>
    <w:rsid w:val="20535BA0"/>
    <w:rsid w:val="212B6ACE"/>
    <w:rsid w:val="24745E19"/>
    <w:rsid w:val="2786532F"/>
    <w:rsid w:val="28D80E10"/>
    <w:rsid w:val="2E2B39F4"/>
    <w:rsid w:val="2F3D70F2"/>
    <w:rsid w:val="2FD648EF"/>
    <w:rsid w:val="33111489"/>
    <w:rsid w:val="33A16863"/>
    <w:rsid w:val="36D8490D"/>
    <w:rsid w:val="38B8306B"/>
    <w:rsid w:val="3ABA7CBD"/>
    <w:rsid w:val="3C0C7F15"/>
    <w:rsid w:val="3C79432C"/>
    <w:rsid w:val="3CD20230"/>
    <w:rsid w:val="3D356F2E"/>
    <w:rsid w:val="3FE421B8"/>
    <w:rsid w:val="41A9028A"/>
    <w:rsid w:val="41DC7F0B"/>
    <w:rsid w:val="45AB58CD"/>
    <w:rsid w:val="460679F7"/>
    <w:rsid w:val="466A6AD5"/>
    <w:rsid w:val="48402BCC"/>
    <w:rsid w:val="4BFE52E9"/>
    <w:rsid w:val="4C9F59FF"/>
    <w:rsid w:val="52BA3BE1"/>
    <w:rsid w:val="57425F2E"/>
    <w:rsid w:val="5AC34604"/>
    <w:rsid w:val="606E596B"/>
    <w:rsid w:val="607E1F3A"/>
    <w:rsid w:val="644C4BCC"/>
    <w:rsid w:val="648D26B5"/>
    <w:rsid w:val="65AE5229"/>
    <w:rsid w:val="680677DB"/>
    <w:rsid w:val="73167E91"/>
    <w:rsid w:val="73697D2F"/>
    <w:rsid w:val="765058B7"/>
    <w:rsid w:val="77F34B0F"/>
    <w:rsid w:val="789A08BD"/>
    <w:rsid w:val="7A5317F9"/>
    <w:rsid w:val="7D377593"/>
    <w:rsid w:val="7D6443EC"/>
    <w:rsid w:val="7DAB125A"/>
    <w:rsid w:val="7FF1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F4640"/>
  <w15:docId w15:val="{9BFC52F0-A1D1-484C-8B71-BCCDE20E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napToGrid w:val="0"/>
      <w:color w:val="00000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napToGrid w:val="0"/>
      <w:color w:val="00000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napToGrid w:val="0"/>
      <w:color w:val="000000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napToGrid w:val="0"/>
      <w:color w:val="00000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61ADFF"/>
      <w:u w:val="single"/>
    </w:rPr>
  </w:style>
  <w:style w:type="character" w:styleId="a4">
    <w:name w:val="annotation reference"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qFormat/>
    <w:rPr>
      <w:rFonts w:ascii="Arial" w:hAnsi="Arial" w:cs="Arial" w:hint="default"/>
      <w:color w:val="3F7CFC"/>
      <w:sz w:val="17"/>
      <w:szCs w:val="17"/>
      <w:u w:val="none"/>
    </w:rPr>
  </w:style>
  <w:style w:type="character" w:styleId="a7">
    <w:name w:val="page number"/>
    <w:qFormat/>
    <w:rPr>
      <w:rFonts w:ascii="Arial" w:hAnsi="Arial"/>
      <w:i/>
      <w:snapToGrid/>
      <w:color w:val="auto"/>
      <w:sz w:val="16"/>
    </w:rPr>
  </w:style>
  <w:style w:type="character" w:styleId="a8">
    <w:name w:val="Strong"/>
    <w:uiPriority w:val="22"/>
    <w:qFormat/>
    <w:rPr>
      <w:b/>
      <w:bCs/>
      <w:color w:val="F66116"/>
    </w:rPr>
  </w:style>
  <w:style w:type="paragraph" w:styleId="a9">
    <w:name w:val="Balloon Text"/>
    <w:basedOn w:val="a"/>
    <w:link w:val="aa"/>
    <w:qFormat/>
    <w:rPr>
      <w:rFonts w:ascii="Tahoma" w:hAnsi="Tahoma"/>
      <w:sz w:val="16"/>
      <w:szCs w:val="16"/>
    </w:rPr>
  </w:style>
  <w:style w:type="paragraph" w:styleId="ab">
    <w:name w:val="caption"/>
    <w:basedOn w:val="a"/>
    <w:next w:val="a"/>
    <w:qFormat/>
    <w:pPr>
      <w:jc w:val="center"/>
    </w:pPr>
    <w:rPr>
      <w:rFonts w:ascii="Times New Roman" w:hAnsi="Times New Roman"/>
      <w:b/>
      <w:sz w:val="28"/>
    </w:rPr>
  </w:style>
  <w:style w:type="paragraph" w:styleId="ac">
    <w:name w:val="annotation text"/>
    <w:basedOn w:val="a"/>
    <w:link w:val="ad"/>
    <w:qFormat/>
  </w:style>
  <w:style w:type="paragraph" w:styleId="ae">
    <w:name w:val="annotation subject"/>
    <w:basedOn w:val="ac"/>
    <w:next w:val="ac"/>
    <w:link w:val="af"/>
    <w:qFormat/>
    <w:rPr>
      <w:b/>
      <w:bCs/>
    </w:rPr>
  </w:style>
  <w:style w:type="paragraph" w:styleId="af0">
    <w:name w:val="header"/>
    <w:basedOn w:val="a"/>
    <w:qFormat/>
    <w:pPr>
      <w:tabs>
        <w:tab w:val="center" w:pos="4153"/>
        <w:tab w:val="right" w:pos="8306"/>
      </w:tabs>
    </w:pPr>
    <w:rPr>
      <w:sz w:val="22"/>
    </w:rPr>
  </w:style>
  <w:style w:type="paragraph" w:styleId="af1">
    <w:name w:val="Body Text"/>
    <w:basedOn w:val="a"/>
    <w:link w:val="af2"/>
    <w:qFormat/>
    <w:pPr>
      <w:jc w:val="both"/>
    </w:pPr>
    <w:rPr>
      <w:rFonts w:ascii="Times New Roman" w:hAnsi="Times New Roman"/>
      <w:sz w:val="24"/>
    </w:rPr>
  </w:style>
  <w:style w:type="paragraph" w:styleId="af3">
    <w:name w:val="Body Text Indent"/>
    <w:basedOn w:val="a"/>
    <w:link w:val="af4"/>
    <w:qFormat/>
    <w:pPr>
      <w:ind w:firstLine="720"/>
      <w:jc w:val="both"/>
    </w:pPr>
    <w:rPr>
      <w:rFonts w:ascii="Times New Roman" w:hAnsi="Times New Roman"/>
      <w:sz w:val="24"/>
    </w:rPr>
  </w:style>
  <w:style w:type="paragraph" w:styleId="af5">
    <w:name w:val="footer"/>
    <w:basedOn w:val="a"/>
    <w:qFormat/>
    <w:pPr>
      <w:tabs>
        <w:tab w:val="center" w:pos="4153"/>
        <w:tab w:val="right" w:pos="8306"/>
      </w:tabs>
    </w:pPr>
    <w:rPr>
      <w:sz w:val="22"/>
    </w:rPr>
  </w:style>
  <w:style w:type="character" w:customStyle="1" w:styleId="aa">
    <w:name w:val="Текст выноски Знак"/>
    <w:link w:val="a9"/>
    <w:qFormat/>
    <w:rPr>
      <w:rFonts w:ascii="Tahoma" w:hAnsi="Tahoma" w:cs="Tahoma"/>
      <w:sz w:val="16"/>
      <w:szCs w:val="16"/>
    </w:rPr>
  </w:style>
  <w:style w:type="character" w:customStyle="1" w:styleId="ad">
    <w:name w:val="Текст примечания Знак"/>
    <w:link w:val="ac"/>
    <w:qFormat/>
    <w:rPr>
      <w:rFonts w:ascii="Arial" w:hAnsi="Arial"/>
    </w:rPr>
  </w:style>
  <w:style w:type="character" w:customStyle="1" w:styleId="af">
    <w:name w:val="Тема примечания Знак"/>
    <w:link w:val="ae"/>
    <w:qFormat/>
    <w:rPr>
      <w:rFonts w:ascii="Arial" w:hAnsi="Arial"/>
      <w:b/>
      <w:bCs/>
    </w:rPr>
  </w:style>
  <w:style w:type="character" w:customStyle="1" w:styleId="af2">
    <w:name w:val="Основной текст Знак"/>
    <w:link w:val="af1"/>
    <w:qFormat/>
    <w:rPr>
      <w:sz w:val="24"/>
    </w:rPr>
  </w:style>
  <w:style w:type="character" w:customStyle="1" w:styleId="af4">
    <w:name w:val="Основной текст с отступом Знак"/>
    <w:link w:val="af3"/>
    <w:qFormat/>
    <w:rPr>
      <w:sz w:val="24"/>
    </w:rPr>
  </w:style>
  <w:style w:type="paragraph" w:customStyle="1" w:styleId="af6">
    <w:name w:val="_номер_страницы"/>
    <w:qFormat/>
    <w:pPr>
      <w:jc w:val="center"/>
    </w:pPr>
    <w:rPr>
      <w:rFonts w:ascii="Arial" w:hAnsi="Arial"/>
      <w:w w:val="85"/>
    </w:rPr>
  </w:style>
  <w:style w:type="paragraph" w:customStyle="1" w:styleId="8">
    <w:name w:val="Штамп_8"/>
    <w:qFormat/>
    <w:pPr>
      <w:suppressAutoHyphens/>
      <w:ind w:left="-85" w:right="-85"/>
    </w:pPr>
    <w:rPr>
      <w:rFonts w:ascii="Arial" w:hAnsi="Arial"/>
      <w:i/>
      <w:sz w:val="16"/>
    </w:rPr>
  </w:style>
  <w:style w:type="paragraph" w:customStyle="1" w:styleId="af7">
    <w:name w:val="_штамп_надпись"/>
    <w:qFormat/>
    <w:pPr>
      <w:ind w:left="57" w:right="57"/>
      <w:jc w:val="center"/>
    </w:pPr>
    <w:rPr>
      <w:rFonts w:ascii="Arial" w:hAnsi="Arial"/>
      <w:i/>
      <w:sz w:val="16"/>
    </w:rPr>
  </w:style>
  <w:style w:type="paragraph" w:customStyle="1" w:styleId="af8">
    <w:name w:val="_штамп_номер"/>
    <w:qFormat/>
    <w:pPr>
      <w:jc w:val="center"/>
    </w:pPr>
    <w:rPr>
      <w:rFonts w:ascii="Arial" w:hAnsi="Arial"/>
      <w:i/>
      <w:sz w:val="32"/>
    </w:rPr>
  </w:style>
  <w:style w:type="paragraph" w:customStyle="1" w:styleId="10">
    <w:name w:val="_штамп_1"/>
    <w:qFormat/>
    <w:pPr>
      <w:suppressAutoHyphens/>
      <w:ind w:left="-85" w:right="-85"/>
    </w:pPr>
    <w:rPr>
      <w:rFonts w:ascii="Arial" w:hAnsi="Arial"/>
      <w:i/>
      <w:sz w:val="16"/>
    </w:rPr>
  </w:style>
  <w:style w:type="character" w:customStyle="1" w:styleId="colorgray1">
    <w:name w:val="colorgray1"/>
    <w:qFormat/>
    <w:rPr>
      <w:color w:val="66666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xl33">
    <w:name w:val="xl33"/>
    <w:basedOn w:val="a"/>
    <w:qFormat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24"/>
      <w:szCs w:val="24"/>
    </w:rPr>
  </w:style>
  <w:style w:type="character" w:customStyle="1" w:styleId="serverdescription1">
    <w:name w:val="server_description1"/>
    <w:qFormat/>
  </w:style>
  <w:style w:type="character" w:customStyle="1" w:styleId="servername">
    <w:name w:val="server_name"/>
    <w:qFormat/>
  </w:style>
  <w:style w:type="paragraph" w:customStyle="1" w:styleId="Style37">
    <w:name w:val="_Style 37"/>
    <w:uiPriority w:val="99"/>
    <w:semiHidden/>
    <w:qFormat/>
    <w:rPr>
      <w:rFonts w:ascii="Arial" w:hAnsi="Arial"/>
    </w:rPr>
  </w:style>
  <w:style w:type="character" w:customStyle="1" w:styleId="Style38">
    <w:name w:val="_Style 38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gate.ru/nsb.s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Templates\GENERAL\Word\VMS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VMSO</Template>
  <TotalTime>0</TotalTime>
  <Pages>2</Pages>
  <Words>515</Words>
  <Characters>2938</Characters>
  <Application>Microsoft Office Word</Application>
  <DocSecurity>0</DocSecurity>
  <Lines>24</Lines>
  <Paragraphs>6</Paragraphs>
  <ScaleCrop>false</ScaleCrop>
  <Company>CHERUS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материалов и спецификация оборудования</dc:title>
  <dc:creator>Administrator</dc:creator>
  <cp:lastModifiedBy>Владимир Мальцев</cp:lastModifiedBy>
  <cp:revision>17</cp:revision>
  <cp:lastPrinted>2011-09-13T05:36:00Z</cp:lastPrinted>
  <dcterms:created xsi:type="dcterms:W3CDTF">2021-10-25T12:33:00Z</dcterms:created>
  <dcterms:modified xsi:type="dcterms:W3CDTF">2022-04-04T15:16:00Z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8E9E948160E140F5854F5DF4C831B573</vt:lpwstr>
  </property>
</Properties>
</file>